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5DA0E"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333DC6" w:rsidRPr="00333DC6">
        <w:rPr>
          <w:b/>
          <w:i/>
          <w:noProof/>
          <w:sz w:val="28"/>
        </w:rPr>
        <w:t>S2-2307317</w:t>
      </w:r>
    </w:p>
    <w:p w14:paraId="7CB45193" w14:textId="09AEE7B0"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5AD141DC"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w:t>
            </w:r>
            <w:r w:rsidR="007D1C25">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3F11152" w:rsidR="001E41F3" w:rsidRPr="00F243AB" w:rsidRDefault="00F2126B" w:rsidP="00F243AB">
            <w:pPr>
              <w:pStyle w:val="CRCoverPage"/>
              <w:spacing w:after="0"/>
              <w:jc w:val="center"/>
              <w:rPr>
                <w:b/>
                <w:bCs/>
                <w:noProof/>
                <w:sz w:val="28"/>
                <w:szCs w:val="28"/>
              </w:rPr>
            </w:pPr>
            <w:r>
              <w:rPr>
                <w:b/>
                <w:bCs/>
                <w:noProof/>
                <w:sz w:val="28"/>
                <w:szCs w:val="28"/>
              </w:rPr>
              <w:t>4237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47C2CD1C"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E82386">
              <w:rPr>
                <w:b/>
                <w:noProof/>
                <w:sz w:val="28"/>
              </w:rPr>
              <w:t>1</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0D432EAA" w:rsidR="001E41F3" w:rsidRPr="00972786" w:rsidRDefault="007D1C25">
            <w:pPr>
              <w:pStyle w:val="CRCoverPage"/>
              <w:spacing w:after="0"/>
              <w:ind w:left="100"/>
              <w:rPr>
                <w:noProof/>
              </w:rPr>
            </w:pPr>
            <w:r>
              <w:rPr>
                <w:noProof/>
              </w:rPr>
              <w:t>Handling of Additional ULI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AFD300F"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35310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6B3D4" w:rsidR="001E41F3" w:rsidRPr="00972786" w:rsidRDefault="008C00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1DF30" w14:textId="7B9C409C" w:rsidR="000E301F" w:rsidRDefault="00484A3A" w:rsidP="00484A3A">
            <w:pPr>
              <w:pStyle w:val="CRCoverPage"/>
              <w:spacing w:after="0"/>
              <w:rPr>
                <w:noProof/>
              </w:rPr>
            </w:pPr>
            <w:r>
              <w:rPr>
                <w:noProof/>
              </w:rPr>
              <w:t xml:space="preserve">It was agreed in SA2#156e that an Additional ULI </w:t>
            </w:r>
            <w:r w:rsidR="006271DC">
              <w:rPr>
                <w:noProof/>
              </w:rPr>
              <w:t>would be provided to the AMF when an UE is served by a MBSR</w:t>
            </w:r>
            <w:r w:rsidR="00EC7808">
              <w:rPr>
                <w:noProof/>
              </w:rPr>
              <w:t xml:space="preserve"> (S2-2305041)</w:t>
            </w:r>
            <w:r w:rsidR="009A1A93">
              <w:rPr>
                <w:noProof/>
              </w:rPr>
              <w:t>.</w:t>
            </w:r>
          </w:p>
          <w:p w14:paraId="6654E6B9" w14:textId="77777777" w:rsidR="00EC7808" w:rsidRDefault="00EC7808" w:rsidP="00484A3A">
            <w:pPr>
              <w:pStyle w:val="CRCoverPage"/>
              <w:spacing w:after="0"/>
              <w:rPr>
                <w:noProof/>
              </w:rPr>
            </w:pPr>
          </w:p>
          <w:p w14:paraId="2F6FF196" w14:textId="3D16C31A" w:rsidR="002211B8" w:rsidRDefault="002211B8" w:rsidP="00484A3A">
            <w:pPr>
              <w:pStyle w:val="CRCoverPage"/>
              <w:spacing w:after="0"/>
              <w:rPr>
                <w:noProof/>
              </w:rPr>
            </w:pPr>
            <w:r>
              <w:rPr>
                <w:noProof/>
              </w:rPr>
              <w:t xml:space="preserve">However, the handling of the Additional ULI by different 5GC NFs in different procedures were not </w:t>
            </w:r>
            <w:r w:rsidR="003A2FA1">
              <w:rPr>
                <w:noProof/>
              </w:rPr>
              <w:t>described</w:t>
            </w:r>
            <w:r w:rsidR="00C7643A">
              <w:rPr>
                <w:noProof/>
              </w:rPr>
              <w:t>.</w:t>
            </w:r>
          </w:p>
          <w:p w14:paraId="2CF8D03B" w14:textId="77777777" w:rsidR="00C7643A" w:rsidRDefault="00C7643A" w:rsidP="00484A3A">
            <w:pPr>
              <w:pStyle w:val="CRCoverPage"/>
              <w:spacing w:after="0"/>
              <w:rPr>
                <w:noProof/>
              </w:rPr>
            </w:pPr>
          </w:p>
          <w:p w14:paraId="335B40F1" w14:textId="431B097C" w:rsidR="0076300A" w:rsidRDefault="00C7643A" w:rsidP="003741E9">
            <w:pPr>
              <w:pStyle w:val="CRCoverPage"/>
              <w:spacing w:after="0"/>
              <w:rPr>
                <w:noProof/>
              </w:rPr>
            </w:pPr>
            <w:r>
              <w:rPr>
                <w:noProof/>
              </w:rPr>
              <w:t xml:space="preserve">These additional descriptions would be required in order to </w:t>
            </w:r>
            <w:r w:rsidR="003741E9">
              <w:rPr>
                <w:noProof/>
              </w:rPr>
              <w:t xml:space="preserve">correctly handle the UEs served by the MBSR. </w:t>
            </w:r>
          </w:p>
          <w:p w14:paraId="708AA7DE" w14:textId="544A0A27" w:rsidR="00BF3F36" w:rsidRPr="00264CE4" w:rsidRDefault="00AF5964" w:rsidP="004A6AE3">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CF8B8" w:rsidR="00930A38" w:rsidRPr="00264CE4" w:rsidRDefault="003741E9" w:rsidP="00297BE8">
            <w:pPr>
              <w:pStyle w:val="CRCoverPage"/>
              <w:spacing w:after="0"/>
              <w:ind w:left="100"/>
              <w:rPr>
                <w:noProof/>
              </w:rPr>
            </w:pPr>
            <w:r>
              <w:rPr>
                <w:noProof/>
              </w:rPr>
              <w:t>Add secriptions of Additional ULI handling by the 5G 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0843E" w:rsidR="001E41F3" w:rsidRPr="000D1004" w:rsidRDefault="002E2AF4">
            <w:pPr>
              <w:pStyle w:val="CRCoverPage"/>
              <w:spacing w:after="0"/>
              <w:ind w:left="100"/>
              <w:rPr>
                <w:noProof/>
              </w:rPr>
            </w:pPr>
            <w:r>
              <w:t xml:space="preserve">4.3.2.2.1; 4.3.3.2; 4.3.4.2; 5.2.2.4.5; </w:t>
            </w:r>
            <w:r w:rsidR="00FA28A6">
              <w:t>5.2.5.2.2; 5.2.5.4.2; 5.2.5.6.2;</w:t>
            </w:r>
            <w:r w:rsidR="00FD5A56">
              <w:t xml:space="preserve"> 5.2.8.2.2;</w:t>
            </w:r>
            <w:r w:rsidR="00976E8C">
              <w:t xml:space="preserve"> 5.2.8.2.3; 5.2.8.2.5; 5.2.8.2.6; 5.2.8.2.7; </w:t>
            </w:r>
            <w:r w:rsidR="005D5CE3">
              <w:t>5.2.9.2.4; D.1</w:t>
            </w:r>
            <w:r w:rsidR="00FD5A5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831C1" w:rsidR="001E41F3" w:rsidRDefault="007E3FD9">
            <w:pPr>
              <w:pStyle w:val="CRCoverPage"/>
              <w:spacing w:after="0"/>
              <w:ind w:left="100"/>
              <w:rPr>
                <w:noProof/>
              </w:rPr>
            </w:pPr>
            <w:r w:rsidRPr="005D5CE3">
              <w:rPr>
                <w:noProof/>
                <w:highlight w:val="yellow"/>
              </w:rPr>
              <w:t xml:space="preserve">This </w:t>
            </w:r>
            <w:r w:rsidR="00A34EEC" w:rsidRPr="005D5CE3">
              <w:rPr>
                <w:noProof/>
                <w:highlight w:val="yellow"/>
              </w:rPr>
              <w:t>CR needs to be implemented together with CR 4099 for the reference to the new clause numbers.</w:t>
            </w:r>
            <w:r w:rsidR="00A34EEC">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EB9946E" w14:textId="77777777" w:rsidR="005A44CD" w:rsidRDefault="005A44CD" w:rsidP="005A44CD">
      <w:pPr>
        <w:pStyle w:val="Heading5"/>
      </w:pPr>
      <w:bookmarkStart w:id="8" w:name="_Toc20203974"/>
      <w:bookmarkStart w:id="9" w:name="_Toc27894659"/>
      <w:bookmarkStart w:id="10" w:name="_Toc36191726"/>
      <w:bookmarkStart w:id="11" w:name="_Toc45192812"/>
      <w:bookmarkStart w:id="12" w:name="_Toc47592444"/>
      <w:bookmarkStart w:id="13" w:name="_Toc51834525"/>
      <w:bookmarkStart w:id="14" w:name="_Toc131527800"/>
      <w:bookmarkStart w:id="15" w:name="_Toc131517010"/>
      <w:bookmarkEnd w:id="1"/>
      <w:bookmarkEnd w:id="2"/>
      <w:bookmarkEnd w:id="3"/>
      <w:bookmarkEnd w:id="4"/>
      <w:bookmarkEnd w:id="5"/>
      <w:bookmarkEnd w:id="6"/>
      <w:bookmarkEnd w:id="7"/>
      <w:r>
        <w:t>4.3.2.2.1</w:t>
      </w:r>
      <w:r>
        <w:tab/>
        <w:t>Non-roaming and Roaming with Local Breakout</w:t>
      </w:r>
      <w:bookmarkEnd w:id="8"/>
      <w:bookmarkEnd w:id="9"/>
      <w:bookmarkEnd w:id="10"/>
      <w:bookmarkEnd w:id="11"/>
      <w:bookmarkEnd w:id="12"/>
      <w:bookmarkEnd w:id="13"/>
      <w:bookmarkEnd w:id="14"/>
    </w:p>
    <w:p w14:paraId="40802231" w14:textId="77777777" w:rsidR="005A44CD" w:rsidRDefault="005A44CD" w:rsidP="005A44C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0EAC90AA" w14:textId="77777777" w:rsidR="005A44CD" w:rsidRDefault="005A44CD" w:rsidP="005A44CD">
      <w:pPr>
        <w:pStyle w:val="B1"/>
      </w:pPr>
      <w:r>
        <w:t>-</w:t>
      </w:r>
      <w:r>
        <w:tab/>
        <w:t xml:space="preserve">Establish a new PDU </w:t>
      </w:r>
      <w:proofErr w:type="gramStart"/>
      <w:r>
        <w:t>Session;</w:t>
      </w:r>
      <w:proofErr w:type="gramEnd"/>
    </w:p>
    <w:p w14:paraId="0D367B97" w14:textId="77777777" w:rsidR="005A44CD" w:rsidRDefault="005A44CD" w:rsidP="005A44CD">
      <w:pPr>
        <w:pStyle w:val="B1"/>
      </w:pPr>
      <w:r>
        <w:t>-</w:t>
      </w:r>
      <w:r>
        <w:tab/>
        <w:t xml:space="preserve">Handover a PDN Connection in EPS to PDU Session in 5GS without N26 </w:t>
      </w:r>
      <w:proofErr w:type="gramStart"/>
      <w:r>
        <w:t>interface;</w:t>
      </w:r>
      <w:proofErr w:type="gramEnd"/>
    </w:p>
    <w:p w14:paraId="7E2FFB4F" w14:textId="77777777" w:rsidR="005A44CD" w:rsidRDefault="005A44CD" w:rsidP="005A44CD">
      <w:pPr>
        <w:pStyle w:val="B1"/>
      </w:pPr>
      <w:r>
        <w:t>-</w:t>
      </w:r>
      <w:r>
        <w:tab/>
        <w:t>Switching an existing PDU Session between non-3GPP access and 3GPP access. The specific system behaviour in this case is further defined in clauses 4.9.2 and 4.9.3; or</w:t>
      </w:r>
    </w:p>
    <w:p w14:paraId="11C91364" w14:textId="77777777" w:rsidR="005A44CD" w:rsidRDefault="005A44CD" w:rsidP="005A44CD">
      <w:pPr>
        <w:pStyle w:val="B1"/>
      </w:pPr>
      <w:r>
        <w:t>-</w:t>
      </w:r>
      <w:r>
        <w:tab/>
        <w:t>Request a PDU Session for Emergency services.</w:t>
      </w:r>
    </w:p>
    <w:p w14:paraId="69F9A962" w14:textId="77777777" w:rsidR="005A44CD" w:rsidRDefault="005A44CD" w:rsidP="005A44CD">
      <w: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t>are located in</w:t>
      </w:r>
      <w:proofErr w:type="gramEnd"/>
      <w:r>
        <w:t xml:space="preserve">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29E40E70" w14:textId="77777777" w:rsidR="005A44CD" w:rsidRDefault="005A44CD" w:rsidP="005A44CD">
      <w:pPr>
        <w:pStyle w:val="NO"/>
      </w:pPr>
      <w:r>
        <w:t>NOTE 1:</w:t>
      </w:r>
      <w:r>
        <w:tab/>
        <w:t>UE provides both the S-NSSAIs of the Home PLMN and Visited PLMN to the network as described in clause 5.15.5.3 of TS 23.501 [2].</w:t>
      </w:r>
    </w:p>
    <w:p w14:paraId="2D0A9F81" w14:textId="77777777" w:rsidR="005A44CD" w:rsidRDefault="005A44CD" w:rsidP="005A44CD">
      <w:pPr>
        <w:pStyle w:val="TH"/>
      </w:pPr>
      <w:r>
        <w:rPr>
          <w:rFonts w:eastAsia="Times New Roman"/>
          <w:lang w:eastAsia="en-GB"/>
        </w:rPr>
        <w:object w:dxaOrig="9585" w:dyaOrig="13470" w14:anchorId="604EE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55pt" o:ole="">
            <v:imagedata r:id="rId15" o:title=""/>
          </v:shape>
          <o:OLEObject Type="Embed" ProgID="Word.Picture.8" ShapeID="_x0000_i1025" DrawAspect="Content" ObjectID="_1745405995" r:id="rId16"/>
        </w:object>
      </w:r>
    </w:p>
    <w:p w14:paraId="0B95CFEA" w14:textId="77777777" w:rsidR="005A44CD" w:rsidRDefault="005A44CD" w:rsidP="005A44CD">
      <w:pPr>
        <w:pStyle w:val="TF"/>
      </w:pPr>
      <w:r>
        <w:t>Figure 4.3.2.2.1-1: UE-requested PDU Session Establishment for non-roaming and roaming with local breakout</w:t>
      </w:r>
    </w:p>
    <w:p w14:paraId="0D55F264" w14:textId="77777777" w:rsidR="005A44CD" w:rsidRDefault="005A44CD" w:rsidP="005A44CD">
      <w:r>
        <w:lastRenderedPageBreak/>
        <w:t>The procedure assumes that the UE has already registered on the AMF thus unless the UE is Emergency Registered the AMF has already retrieved the user subscription data from the UDM.</w:t>
      </w:r>
    </w:p>
    <w:p w14:paraId="3540AA84" w14:textId="77777777" w:rsidR="005A44CD" w:rsidRDefault="005A44CD" w:rsidP="005A44CD">
      <w:pPr>
        <w:pStyle w:val="B1"/>
      </w:pPr>
      <w:r>
        <w:t>1.</w:t>
      </w:r>
      <w:r>
        <w:tab/>
        <w:t>From UE to AMF: NAS Message (S-NSSAI(s), UE Requested DNN, PDU Session ID, Request type, Old PDU Session ID, N1 SM container (PDU Session Establishment Request, [Port Management Information Container])).</w:t>
      </w:r>
    </w:p>
    <w:p w14:paraId="0CDA48AC" w14:textId="77777777" w:rsidR="005A44CD" w:rsidRDefault="005A44CD" w:rsidP="005A44CD">
      <w:pPr>
        <w:pStyle w:val="B1"/>
      </w:pPr>
      <w:r>
        <w:tab/>
      </w:r>
      <w:proofErr w:type="gramStart"/>
      <w:r>
        <w:t>In order to</w:t>
      </w:r>
      <w:proofErr w:type="gramEnd"/>
      <w:r>
        <w:t xml:space="preserve"> establish a new PDU Session, the UE generates a new PDU Session ID.</w:t>
      </w:r>
    </w:p>
    <w:p w14:paraId="2D22A33C" w14:textId="77777777" w:rsidR="005A44CD" w:rsidRDefault="005A44CD" w:rsidP="005A44CD">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24DD09D8" w14:textId="77777777" w:rsidR="005A44CD" w:rsidRDefault="005A44CD" w:rsidP="005A44C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4ECF5D2A" w14:textId="77777777" w:rsidR="005A44CD" w:rsidRDefault="005A44CD" w:rsidP="005A44CD">
      <w:pPr>
        <w:pStyle w:val="B1"/>
      </w:pPr>
      <w:r>
        <w:tab/>
        <w:t>When Emergency service is required and an Emergency PDU Session is not already established, a UE shall initiate the UE Requested PDU Session Establishment procedure with a Request Type indicating "Emergency Request".</w:t>
      </w:r>
    </w:p>
    <w:p w14:paraId="0435E8DB" w14:textId="77777777" w:rsidR="005A44CD" w:rsidRDefault="005A44CD" w:rsidP="005A44C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32CFCF" w14:textId="77777777" w:rsidR="005A44CD" w:rsidRDefault="005A44CD" w:rsidP="005A44CD">
      <w:pPr>
        <w:pStyle w:val="B1"/>
      </w:pPr>
      <w:r>
        <w:tab/>
        <w:t>The 5GSM Core Network Capability is provided by the UE and handled by SMF as defined in clause 5.4.4b of TS 23.501 [2].</w:t>
      </w:r>
    </w:p>
    <w:p w14:paraId="6F5AFF27" w14:textId="77777777" w:rsidR="005A44CD" w:rsidRDefault="005A44CD" w:rsidP="005A44CD">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0FB7BE6" w14:textId="77777777" w:rsidR="005A44CD" w:rsidRDefault="005A44CD" w:rsidP="005A44C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ACCDC6E" w14:textId="77777777" w:rsidR="005A44CD" w:rsidRDefault="005A44CD" w:rsidP="005A44CD">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0313271" w14:textId="77777777" w:rsidR="005A44CD" w:rsidRDefault="005A44CD" w:rsidP="005A44CD">
      <w:pPr>
        <w:pStyle w:val="B1"/>
      </w:pPr>
      <w:r>
        <w:tab/>
        <w:t>The NAS message sent by the UE is encapsulated by the AN in a N2 message towards the AMF that should include User location information and Access Type Information.</w:t>
      </w:r>
    </w:p>
    <w:p w14:paraId="3A68E1A8" w14:textId="77777777" w:rsidR="005A44CD" w:rsidRDefault="005A44CD" w:rsidP="005A44CD">
      <w:pPr>
        <w:pStyle w:val="B1"/>
      </w:pPr>
      <w:r>
        <w:tab/>
        <w:t>The PDU Session Establishment Request message may contain SM PDU DN Request Container containing information for the PDU Session authorization by the external DN.</w:t>
      </w:r>
    </w:p>
    <w:p w14:paraId="64A5C43E" w14:textId="77777777" w:rsidR="005A44CD" w:rsidRDefault="005A44CD" w:rsidP="005A44CD">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46667309" w14:textId="77777777" w:rsidR="005A44CD" w:rsidRDefault="005A44CD" w:rsidP="005A44C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3580B6A" w14:textId="51A7D391" w:rsidR="005A44CD" w:rsidRDefault="005A44CD" w:rsidP="005A44CD">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ins w:id="16" w:author="Qulacomm-Hong Cheng" w:date="2023-05-11T15:10:00Z">
        <w:r w:rsidR="00EE79D4">
          <w:t xml:space="preserve"> </w:t>
        </w:r>
        <w:r w:rsidR="00EE79D4" w:rsidRPr="00EE79D4">
          <w:t xml:space="preserve">If the UE is served by a MBSR, the AMF </w:t>
        </w:r>
        <w:r w:rsidR="00EE79D4">
          <w:t>also receives</w:t>
        </w:r>
        <w:r w:rsidR="00EE79D4" w:rsidRPr="00EE79D4">
          <w:t xml:space="preserve"> the Additional User Location Information received from the AN, as described in clause </w:t>
        </w:r>
        <w:r w:rsidR="00EE79D4" w:rsidRPr="00EE79D4">
          <w:rPr>
            <w:highlight w:val="yellow"/>
            <w:rPrChange w:id="17" w:author="Qulacomm-Hong Cheng" w:date="2023-05-11T15:10:00Z">
              <w:rPr/>
            </w:rPrChange>
          </w:rPr>
          <w:t>4.x.2</w:t>
        </w:r>
        <w:r w:rsidR="00EE79D4" w:rsidRPr="00EE79D4">
          <w:t>.</w:t>
        </w:r>
      </w:ins>
    </w:p>
    <w:p w14:paraId="43BAD7F8" w14:textId="77777777" w:rsidR="005A44CD" w:rsidRDefault="005A44CD" w:rsidP="005A44CD">
      <w:pPr>
        <w:pStyle w:val="B1"/>
      </w:pPr>
      <w:r>
        <w:rPr>
          <w:lang w:eastAsia="zh-CN"/>
        </w:rPr>
        <w:lastRenderedPageBreak/>
        <w:tab/>
        <w:t>The UE shall not trigger a PDU Session establishment for a PDU Session corresponding to a LADN when the UE is outside the area of availability of the LADN.</w:t>
      </w:r>
    </w:p>
    <w:p w14:paraId="71FC2599" w14:textId="77777777" w:rsidR="005A44CD" w:rsidRDefault="005A44CD" w:rsidP="005A44CD">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13B5CFC" w14:textId="77777777" w:rsidR="005A44CD" w:rsidRDefault="005A44CD" w:rsidP="005A44CD">
      <w:pPr>
        <w:pStyle w:val="B1"/>
      </w:pPr>
      <w:r>
        <w:tab/>
        <w:t>The PS Data Off status is included in the PCO in the PDU Session Establishment Request message.</w:t>
      </w:r>
    </w:p>
    <w:p w14:paraId="0D6B19E0" w14:textId="77777777" w:rsidR="005A44CD" w:rsidRDefault="005A44CD" w:rsidP="005A44CD">
      <w:pPr>
        <w:pStyle w:val="B1"/>
        <w:rPr>
          <w:lang w:eastAsia="zh-CN"/>
        </w:rPr>
      </w:pPr>
      <w:r>
        <w:rPr>
          <w:lang w:eastAsia="zh-CN"/>
        </w:rPr>
        <w:tab/>
        <w:t>The UE capability to support Reliable Data Service is included in the PCO in the PDU Session Establishment Request message.</w:t>
      </w:r>
    </w:p>
    <w:p w14:paraId="60CC5042" w14:textId="77777777" w:rsidR="005A44CD" w:rsidRDefault="005A44CD" w:rsidP="005A44C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92FE26C" w14:textId="77777777" w:rsidR="005A44CD" w:rsidRDefault="005A44CD" w:rsidP="005A44C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0E1908" w14:textId="77777777" w:rsidR="005A44CD" w:rsidRDefault="005A44CD" w:rsidP="005A44CD">
      <w:pPr>
        <w:pStyle w:val="B1"/>
        <w:rPr>
          <w:lang w:eastAsia="en-GB"/>
        </w:rPr>
      </w:pPr>
      <w:r>
        <w:tab/>
        <w:t>As described in TS 23.548 [74], a UE that hosts EEC(s) may indicate in the PCO that it supports the ability to receive ECS address(es) via NAS and to transfer the ECS Address(es) to the EEC(s).</w:t>
      </w:r>
    </w:p>
    <w:p w14:paraId="00E332E8" w14:textId="77777777" w:rsidR="005A44CD" w:rsidRDefault="005A44CD" w:rsidP="005A44CD">
      <w:pPr>
        <w:pStyle w:val="B1"/>
      </w:pPr>
      <w:r>
        <w:tab/>
        <w:t>A UE that hosts the EDC functionality shall indicate in the PCO its capability to support the EDC functionality (see clause 5.2.1 of TS 23.548 [74]).</w:t>
      </w:r>
    </w:p>
    <w:p w14:paraId="2724B072" w14:textId="77777777" w:rsidR="005A44CD" w:rsidRDefault="005A44CD" w:rsidP="005A44CD">
      <w:pPr>
        <w:pStyle w:val="B1"/>
      </w:pPr>
      <w:r>
        <w:tab/>
        <w:t>The UE may also include PDU Session Pair ID and/or RSN in PDU Session Establishment Request message as described in clause 5.33.2.1 of TS 23.501 [2].</w:t>
      </w:r>
    </w:p>
    <w:p w14:paraId="4591C7CD" w14:textId="77777777" w:rsidR="005A44CD" w:rsidRDefault="005A44CD" w:rsidP="005A44CD">
      <w:pPr>
        <w:pStyle w:val="B1"/>
      </w:pPr>
      <w:r>
        <w:tab/>
        <w:t>A UE that supports EAS re-discovery as described in clause 6.2.3.3 of TS 23.548 [74], may indicate so in the PCO.</w:t>
      </w:r>
    </w:p>
    <w:p w14:paraId="04AAE645" w14:textId="77777777" w:rsidR="005A44CD" w:rsidRDefault="005A44CD" w:rsidP="005A44CD">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2B509852" w14:textId="77777777" w:rsidR="005A44CD" w:rsidRDefault="005A44CD" w:rsidP="005A44CD">
      <w:pPr>
        <w:pStyle w:val="B1"/>
      </w:pPr>
      <w:r>
        <w:tab/>
        <w:t>If UE supports to report URSP rule enforcement to network, the UE may provide Connection Capabilities as described in clause 6.6.2.4 of TS 23.503 [20].</w:t>
      </w:r>
    </w:p>
    <w:p w14:paraId="4DF03E8E" w14:textId="77777777" w:rsidR="005A44CD" w:rsidRDefault="005A44CD" w:rsidP="005A44CD">
      <w:pPr>
        <w:pStyle w:val="B1"/>
      </w:pPr>
      <w:r>
        <w:t>2.</w:t>
      </w:r>
      <w:r>
        <w:tab/>
        <w:t>For NR satellite access, the AMF may decide to verify the UE location as described in clause 5.4.11.4 of TS 23.501 [2].</w:t>
      </w:r>
    </w:p>
    <w:p w14:paraId="149CB357" w14:textId="77777777" w:rsidR="005A44CD" w:rsidRDefault="005A44CD" w:rsidP="005A44C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w:t>
      </w:r>
      <w:proofErr w:type="gramStart"/>
      <w:r>
        <w:rPr>
          <w:lang w:eastAsia="zh-CN"/>
        </w:rPr>
        <w:t>e.g.</w:t>
      </w:r>
      <w:proofErr w:type="gramEnd"/>
      <w:r>
        <w:rPr>
          <w:lang w:eastAsia="zh-CN"/>
        </w:rPr>
        <w:t xml:space="preserve">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5A98DDB5" w14:textId="77777777" w:rsidR="005A44CD" w:rsidRDefault="005A44CD" w:rsidP="005A44C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357E3F13" w14:textId="77777777" w:rsidR="005A44CD" w:rsidRDefault="005A44CD" w:rsidP="005A44CD">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w:t>
      </w:r>
      <w:proofErr w:type="gramStart"/>
      <w:r>
        <w:rPr>
          <w:lang w:eastAsia="zh-CN"/>
        </w:rPr>
        <w:t>policies</w:t>
      </w:r>
      <w:proofErr w:type="gramEnd"/>
      <w:r>
        <w:rPr>
          <w:lang w:eastAsia="zh-CN"/>
        </w:rPr>
        <w:t xml:space="preserve">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474678F8" w14:textId="77777777" w:rsidR="005A44CD" w:rsidRDefault="005A44CD" w:rsidP="005A44CD">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59B9D5A" w14:textId="77777777" w:rsidR="005A44CD" w:rsidRDefault="005A44CD" w:rsidP="005A44C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DF08F09" w14:textId="77777777" w:rsidR="005A44CD" w:rsidRDefault="005A44CD" w:rsidP="005A44C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AC4A86" w14:textId="77777777" w:rsidR="005A44CD" w:rsidRDefault="005A44CD" w:rsidP="005A44CD">
      <w:pPr>
        <w:pStyle w:val="B2"/>
        <w:rPr>
          <w:rFonts w:eastAsia="SimSun"/>
          <w:lang w:eastAsia="zh-CN"/>
        </w:rPr>
      </w:pPr>
      <w:r>
        <w:rPr>
          <w:lang w:eastAsia="zh-CN"/>
        </w:rPr>
        <w:t>-</w:t>
      </w:r>
      <w:r>
        <w:rPr>
          <w:lang w:eastAsia="zh-CN"/>
        </w:rPr>
        <w:tab/>
      </w:r>
      <w:r>
        <w:rPr>
          <w:rFonts w:eastAsia="SimSun"/>
          <w:lang w:eastAsia="zh-CN"/>
        </w:rPr>
        <w:t xml:space="preserve">the SMF ID </w:t>
      </w:r>
      <w:r>
        <w:t xml:space="preserve">corresponding to the PDU Session </w:t>
      </w:r>
      <w:proofErr w:type="gramStart"/>
      <w:r>
        <w:t>ID</w:t>
      </w:r>
      <w:proofErr w:type="gramEnd"/>
      <w:r>
        <w:rPr>
          <w:rFonts w:eastAsia="SimSun"/>
          <w:lang w:eastAsia="zh-CN"/>
        </w:rPr>
        <w:t xml:space="preserve"> and the AMF belong to the same PLMN;</w:t>
      </w:r>
    </w:p>
    <w:p w14:paraId="2CB3D311" w14:textId="77777777" w:rsidR="005A44CD" w:rsidRDefault="005A44CD" w:rsidP="005A44CD">
      <w:pPr>
        <w:pStyle w:val="B2"/>
        <w:rPr>
          <w:rFonts w:eastAsia="SimSun"/>
          <w:lang w:eastAsia="zh-CN"/>
        </w:rPr>
      </w:pPr>
      <w:r>
        <w:rPr>
          <w:rFonts w:eastAsia="SimSun"/>
          <w:lang w:eastAsia="zh-CN"/>
        </w:rPr>
        <w:t>-</w:t>
      </w:r>
      <w:r>
        <w:rPr>
          <w:rFonts w:eastAsia="SimSun"/>
          <w:lang w:eastAsia="zh-CN"/>
        </w:rPr>
        <w:tab/>
        <w:t xml:space="preserve">the SMF ID corresponding to the PDU Session ID belongs to the </w:t>
      </w:r>
      <w:proofErr w:type="gramStart"/>
      <w:r>
        <w:rPr>
          <w:rFonts w:eastAsia="SimSun"/>
          <w:lang w:eastAsia="zh-CN"/>
        </w:rPr>
        <w:t>HPLMN;</w:t>
      </w:r>
      <w:proofErr w:type="gramEnd"/>
    </w:p>
    <w:p w14:paraId="09B50B98" w14:textId="77777777" w:rsidR="005A44CD" w:rsidRDefault="005A44CD" w:rsidP="005A44CD">
      <w:pPr>
        <w:pStyle w:val="B1"/>
        <w:rPr>
          <w:rFonts w:eastAsia="Times New Roman"/>
          <w:lang w:eastAsia="zh-CN"/>
        </w:rPr>
      </w:pPr>
      <w:r>
        <w:rPr>
          <w:rFonts w:eastAsia="SimSun"/>
          <w:lang w:eastAsia="zh-CN"/>
        </w:rPr>
        <w:tab/>
      </w:r>
      <w:proofErr w:type="gramStart"/>
      <w:r>
        <w:rPr>
          <w:rFonts w:eastAsia="SimSun"/>
          <w:lang w:eastAsia="zh-CN"/>
        </w:rPr>
        <w:t>Otherwise</w:t>
      </w:r>
      <w:proofErr w:type="gramEnd"/>
      <w:r>
        <w:rPr>
          <w:rFonts w:eastAsia="SimSun"/>
          <w:lang w:eastAsia="zh-CN"/>
        </w:rPr>
        <w:t xml:space="preserve"> the AMF shall reject the </w:t>
      </w:r>
      <w:r>
        <w:t xml:space="preserve">PDU Session Establishment Request </w:t>
      </w:r>
      <w:r>
        <w:rPr>
          <w:lang w:eastAsia="ko-KR"/>
        </w:rPr>
        <w:t>with an appropriate reject cause</w:t>
      </w:r>
      <w:r>
        <w:rPr>
          <w:rFonts w:eastAsia="SimSun"/>
          <w:lang w:eastAsia="zh-CN"/>
        </w:rPr>
        <w:t>.</w:t>
      </w:r>
    </w:p>
    <w:p w14:paraId="018A8696" w14:textId="77777777" w:rsidR="005A44CD" w:rsidRDefault="005A44CD" w:rsidP="005A44CD">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3A59DD18" w14:textId="77777777" w:rsidR="005A44CD" w:rsidRDefault="005A44CD" w:rsidP="005A44C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2483A8D4" w14:textId="77777777" w:rsidR="005A44CD" w:rsidRDefault="005A44CD" w:rsidP="005A44CD">
      <w:pPr>
        <w:pStyle w:val="B1"/>
      </w:pPr>
      <w:r>
        <w:tab/>
        <w:t>If the Request Type indicates "Emergency Request" or "Existing Emergency PDU Session", the AMF selects the SMF as described in clause 5.16.4 of TS 23.501 [2].</w:t>
      </w:r>
    </w:p>
    <w:p w14:paraId="69F09A6A" w14:textId="147BEF34" w:rsidR="005A44CD" w:rsidRDefault="005A44CD" w:rsidP="005A44CD">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w:t>
      </w:r>
      <w:ins w:id="18" w:author="Qulacomm-Hong Cheng" w:date="2023-05-11T15:15:00Z">
        <w:r w:rsidR="00C30B90">
          <w:t xml:space="preserve">[Additional User Location Information], </w:t>
        </w:r>
      </w:ins>
      <w:r>
        <w:t xml:space="preserve">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w:t>
      </w:r>
      <w:ins w:id="19" w:author="Qulacomm-Hong Cheng" w:date="2023-05-11T15:16:00Z">
        <w:r w:rsidR="004B72FC">
          <w:t xml:space="preserve">[Additional User Location Information], </w:t>
        </w:r>
      </w:ins>
      <w:r>
        <w:t>Access Type, RAT type, PEI, Serving Network (PLMN ID, or PLMN ID and NID, see clause 5.18 of TS 23.501 [2]), Satellite backhaul category, GEO Satellite ID), [PCF binding information, notification of SM Policy Association establishment Indication].</w:t>
      </w:r>
    </w:p>
    <w:p w14:paraId="4E60C6B3" w14:textId="77777777" w:rsidR="005A44CD" w:rsidRDefault="005A44CD" w:rsidP="005A44CD">
      <w:pPr>
        <w:pStyle w:val="B1"/>
      </w:pPr>
      <w:r>
        <w:tab/>
        <w:t>If the AMF does not have an association with an SMF for the PDU Session ID provided by the UE (</w:t>
      </w:r>
      <w:proofErr w:type="gramStart"/>
      <w:r>
        <w:t>e.g.</w:t>
      </w:r>
      <w:proofErr w:type="gramEnd"/>
      <w:r>
        <w:t xml:space="preserve">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71B393F8" w14:textId="77777777" w:rsidR="005A44CD" w:rsidRDefault="005A44CD" w:rsidP="005A44CD">
      <w:pPr>
        <w:pStyle w:val="B1"/>
      </w:pPr>
      <w: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1409439" w14:textId="77777777" w:rsidR="005A44CD" w:rsidRDefault="005A44CD" w:rsidP="005A44C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582FD62" w14:textId="77777777" w:rsidR="005A44CD" w:rsidRDefault="005A44CD" w:rsidP="005A44CD">
      <w:pPr>
        <w:pStyle w:val="B1"/>
        <w:rPr>
          <w:lang w:eastAsia="zh-CN"/>
        </w:rPr>
      </w:pPr>
      <w:r>
        <w:rPr>
          <w:lang w:eastAsia="zh-CN"/>
        </w:rPr>
        <w:tab/>
        <w:t>The AMF determines Access Type and RAT Type, see clause 4.2.2.2.1.</w:t>
      </w:r>
    </w:p>
    <w:p w14:paraId="3D3F9F06" w14:textId="77777777" w:rsidR="005A44CD" w:rsidRDefault="005A44CD" w:rsidP="005A44CD">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CC47DEC" w14:textId="77777777" w:rsidR="005A44CD" w:rsidRDefault="005A44CD" w:rsidP="005A44C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291FB149" w14:textId="77777777" w:rsidR="005A44CD" w:rsidRDefault="005A44CD" w:rsidP="005A44C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3FE0FC3C" w14:textId="77777777" w:rsidR="005A44CD" w:rsidRDefault="005A44CD" w:rsidP="005A44CD">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53964E9" w14:textId="77777777" w:rsidR="005A44CD" w:rsidRDefault="005A44CD" w:rsidP="005A44CD">
      <w:pPr>
        <w:pStyle w:val="B1"/>
        <w:rPr>
          <w:lang w:eastAsia="zh-CN"/>
        </w:rPr>
      </w:pPr>
      <w:r>
        <w:rPr>
          <w:lang w:eastAsia="zh-CN"/>
        </w:rPr>
        <w:tab/>
        <w:t>The SMF may use DNN Selection Mode when deciding whether to accept or reject the UE request.</w:t>
      </w:r>
    </w:p>
    <w:p w14:paraId="75E113AF" w14:textId="77777777" w:rsidR="005A44CD" w:rsidRDefault="005A44CD" w:rsidP="005A44C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w:t>
      </w:r>
      <w:proofErr w:type="gramStart"/>
      <w:r>
        <w:t>e.g.</w:t>
      </w:r>
      <w:proofErr w:type="gramEnd"/>
      <w:r>
        <w:t xml:space="preserve">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56BD26FF" w14:textId="77777777" w:rsidR="005A44CD" w:rsidRDefault="005A44CD" w:rsidP="005A44CD">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18DD962" w14:textId="77777777" w:rsidR="005A44CD" w:rsidRDefault="005A44CD" w:rsidP="005A44C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948CA" w14:textId="77777777" w:rsidR="005A44CD" w:rsidRDefault="005A44CD" w:rsidP="005A44CD">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0FCA2C1A" w14:textId="77777777" w:rsidR="005A44CD" w:rsidRDefault="005A44CD" w:rsidP="005A44CD">
      <w:pPr>
        <w:pStyle w:val="B1"/>
      </w:pPr>
      <w:r>
        <w:tab/>
        <w:t>The AMF includes Trace Requirements if Trace Requirements have been received in subscription data.</w:t>
      </w:r>
    </w:p>
    <w:p w14:paraId="5A0A9632" w14:textId="77777777" w:rsidR="005A44CD" w:rsidRDefault="005A44CD" w:rsidP="005A44CD">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6330D135" w14:textId="77777777" w:rsidR="005A44CD" w:rsidRDefault="005A44CD" w:rsidP="005A44C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2D6BE4F" w14:textId="77777777" w:rsidR="005A44CD" w:rsidRDefault="005A44CD" w:rsidP="005A44CD">
      <w:pPr>
        <w:pStyle w:val="B1"/>
      </w:pPr>
      <w:r>
        <w:tab/>
        <w:t>The AMF includes the latest Small Data Rate Control Status if it has stored it for the PDU Session.</w:t>
      </w:r>
    </w:p>
    <w:p w14:paraId="634FD7A8" w14:textId="77777777" w:rsidR="005A44CD" w:rsidRDefault="005A44CD" w:rsidP="005A44CD">
      <w:pPr>
        <w:pStyle w:val="B1"/>
      </w:pPr>
      <w:r>
        <w:lastRenderedPageBreak/>
        <w:tab/>
        <w:t>If the RAT type was included in the message, then the SMF stores the RAT type in SM Context.</w:t>
      </w:r>
    </w:p>
    <w:p w14:paraId="091124A5" w14:textId="77777777" w:rsidR="005A44CD" w:rsidRDefault="005A44CD" w:rsidP="005A44C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B794E5" w14:textId="77777777" w:rsidR="005A44CD" w:rsidRDefault="005A44CD" w:rsidP="005A44CD">
      <w:pPr>
        <w:pStyle w:val="B1"/>
      </w:pPr>
      <w:r>
        <w:tab/>
        <w:t>If the identity of an NWDAF is available to the AMF, the AMF informs the SMF of the NWDAF ID(s) used for UE related Analytics and corresponding Analytics ID(s).</w:t>
      </w:r>
    </w:p>
    <w:p w14:paraId="2AD815EB"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ECDB49C" w14:textId="77777777" w:rsidR="005A44CD" w:rsidRDefault="005A44CD" w:rsidP="005A44C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968F26" w14:textId="77777777" w:rsidR="005A44CD" w:rsidRDefault="005A44CD" w:rsidP="005A44CD">
      <w:pPr>
        <w:pStyle w:val="B1"/>
      </w:pPr>
      <w:r>
        <w:tab/>
        <w:t>The AMF may provide the Disaster Roaming service indication as specified in TS 23.501 [2].</w:t>
      </w:r>
    </w:p>
    <w:p w14:paraId="4EFE93C6" w14:textId="77777777" w:rsidR="005A44CD" w:rsidRDefault="005A44CD" w:rsidP="005A44CD">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1777ED39" w14:textId="77777777" w:rsidR="005A44CD" w:rsidRDefault="005A44CD" w:rsidP="005A44CD">
      <w:pPr>
        <w:pStyle w:val="B1"/>
      </w:pPr>
      <w:r>
        <w:tab/>
        <w:t xml:space="preserve">The SMF may use DNN Selection Mode when deciding whether to retrieve the Session Management Subscription data </w:t>
      </w:r>
      <w:proofErr w:type="gramStart"/>
      <w:r>
        <w:t>e.g.</w:t>
      </w:r>
      <w:proofErr w:type="gramEnd"/>
      <w:r>
        <w:t xml:space="preserve"> if the (selected DNN, S-NSSAI of the HPLMN) is not explicitly subscribed, the SMF may use local configuration instead of Session Management Subscription data.</w:t>
      </w:r>
    </w:p>
    <w:p w14:paraId="6ED45276" w14:textId="77777777" w:rsidR="005A44CD" w:rsidRDefault="005A44CD" w:rsidP="005A44C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6C5FE4" w14:textId="77777777" w:rsidR="005A44CD" w:rsidRDefault="005A44CD" w:rsidP="005A44CD">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2A7A4BD" w14:textId="77777777" w:rsidR="005A44CD" w:rsidRDefault="005A44CD" w:rsidP="005A44CD">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467CA9E" w14:textId="77777777" w:rsidR="005A44CD" w:rsidRDefault="005A44CD" w:rsidP="005A44CD">
      <w:pPr>
        <w:pStyle w:val="B1"/>
      </w:pPr>
      <w:r>
        <w:rPr>
          <w:lang w:eastAsia="zh-CN"/>
        </w:rPr>
        <w:tab/>
        <w:t>IP Index or Static IP address/prefix may be included in the subscription data if the UE has subscribed to it.</w:t>
      </w:r>
    </w:p>
    <w:p w14:paraId="3CD4CEDD" w14:textId="77777777" w:rsidR="005A44CD" w:rsidRDefault="005A44CD" w:rsidP="005A44CD">
      <w:pPr>
        <w:pStyle w:val="B1"/>
      </w:pPr>
      <w:r>
        <w:tab/>
        <w:t>If the SMF has the LADN service area for a DNN and S-NSSAI, the SMF configures the DNN for the group as LADN DNN.</w:t>
      </w:r>
    </w:p>
    <w:p w14:paraId="4B10C85B" w14:textId="77777777" w:rsidR="005A44CD" w:rsidRDefault="005A44CD" w:rsidP="005A44CD">
      <w:pPr>
        <w:pStyle w:val="B1"/>
      </w:pPr>
      <w:r>
        <w:tab/>
        <w:t>The SMF checks the validity of the UE request: it checks:</w:t>
      </w:r>
    </w:p>
    <w:p w14:paraId="5DE31D41" w14:textId="77777777" w:rsidR="005A44CD" w:rsidRDefault="005A44CD" w:rsidP="005A44CD">
      <w:pPr>
        <w:pStyle w:val="B2"/>
      </w:pPr>
      <w:r>
        <w:t>-</w:t>
      </w:r>
      <w:r>
        <w:tab/>
        <w:t xml:space="preserve">Whether the UE request is compliant with the user subscription and with local </w:t>
      </w:r>
      <w:proofErr w:type="gramStart"/>
      <w:r>
        <w:t>policies;</w:t>
      </w:r>
      <w:proofErr w:type="gramEnd"/>
    </w:p>
    <w:p w14:paraId="6CE62A6A" w14:textId="77777777" w:rsidR="005A44CD" w:rsidRDefault="005A44CD" w:rsidP="005A44C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4F6229C" w14:textId="77777777" w:rsidR="005A44CD" w:rsidRDefault="005A44CD" w:rsidP="005A44CD">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19AAF7D" w14:textId="77777777" w:rsidR="005A44CD" w:rsidRDefault="005A44CD" w:rsidP="005A44CD">
      <w:pPr>
        <w:pStyle w:val="B1"/>
        <w:rPr>
          <w:lang w:eastAsia="en-GB"/>
        </w:rPr>
      </w:pPr>
      <w:r>
        <w:rPr>
          <w:lang w:eastAsia="ko-KR"/>
        </w:rPr>
        <w:lastRenderedPageBreak/>
        <w:tab/>
      </w:r>
      <w:r>
        <w:t>If the UE request is considered as not valid, the SMF decides to not accept to establish the PDU Session.</w:t>
      </w:r>
    </w:p>
    <w:p w14:paraId="264B08B5" w14:textId="77777777" w:rsidR="005A44CD" w:rsidRDefault="005A44CD" w:rsidP="005A44C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799C75F" w14:textId="77777777" w:rsidR="005A44CD" w:rsidRDefault="005A44CD" w:rsidP="005A44C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1824EA8" w14:textId="77777777" w:rsidR="005A44CD" w:rsidRDefault="005A44CD" w:rsidP="005A44CD">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w:t>
      </w:r>
      <w:proofErr w:type="gramStart"/>
      <w:r>
        <w:rPr>
          <w:lang w:eastAsia="zh-CN"/>
        </w:rPr>
        <w:t>ID</w:t>
      </w:r>
      <w:proofErr w:type="gramEnd"/>
      <w:r>
        <w:rPr>
          <w:lang w:eastAsia="zh-CN"/>
        </w:rPr>
        <w:t xml:space="preserve">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F105BA3" w14:textId="77777777" w:rsidR="005A44CD" w:rsidRDefault="005A44CD" w:rsidP="005A44CD">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w:t>
      </w:r>
      <w:proofErr w:type="gramStart"/>
      <w:r>
        <w:rPr>
          <w:lang w:eastAsia="zh-CN"/>
        </w:rPr>
        <w:t>is able to</w:t>
      </w:r>
      <w:proofErr w:type="gramEnd"/>
      <w:r>
        <w:rPr>
          <w:lang w:eastAsia="zh-CN"/>
        </w:rPr>
        <w:t xml:space="preserve"> process the PDU Session establishment request, the SMF creates an SM context and responds to the AMF by providing an SM Context ID.</w:t>
      </w:r>
    </w:p>
    <w:p w14:paraId="01983ADC" w14:textId="77777777" w:rsidR="005A44CD" w:rsidRDefault="005A44CD" w:rsidP="005A44CD">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816B7B4" w14:textId="77777777" w:rsidR="005A44CD" w:rsidRDefault="005A44CD" w:rsidP="005A44CD">
      <w:pPr>
        <w:pStyle w:val="NO"/>
      </w:pPr>
      <w:r>
        <w:t>NOTE 4:</w:t>
      </w:r>
      <w:r>
        <w:tab/>
        <w:t xml:space="preserve">The SMF can </w:t>
      </w:r>
      <w:proofErr w:type="gramStart"/>
      <w:r>
        <w:t>e.g.</w:t>
      </w:r>
      <w:proofErr w:type="gramEnd"/>
      <w:r>
        <w:t xml:space="preserve"> be configured to reject a PDU Session if the UE Integrity Protection Maximum Data Rate has a very low value, if the services provided by the DN would require higher bitrates.</w:t>
      </w:r>
    </w:p>
    <w:p w14:paraId="2A924D8F" w14:textId="77777777" w:rsidR="005A44CD" w:rsidRDefault="005A44CD" w:rsidP="005A44CD">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9B62BBC" w14:textId="77777777" w:rsidR="005A44CD" w:rsidRDefault="005A44CD" w:rsidP="005A44CD">
      <w:pPr>
        <w:pStyle w:val="B1"/>
      </w:pPr>
      <w:r>
        <w:t>6.</w:t>
      </w:r>
      <w:r>
        <w:tab/>
        <w:t>Optional Secondary authentication/authorization.</w:t>
      </w:r>
    </w:p>
    <w:p w14:paraId="6CB89B65" w14:textId="77777777" w:rsidR="005A44CD" w:rsidRDefault="005A44CD" w:rsidP="005A44CD">
      <w:pPr>
        <w:pStyle w:val="B1"/>
      </w:pPr>
      <w:r>
        <w:tab/>
        <w:t>If the Request Type in step 3 indicates "Existing PDU Session", the SMF does not perform secondary authentication/authorization.</w:t>
      </w:r>
    </w:p>
    <w:p w14:paraId="012E5234" w14:textId="77777777" w:rsidR="005A44CD" w:rsidRDefault="005A44CD" w:rsidP="005A44CD">
      <w:pPr>
        <w:pStyle w:val="B1"/>
      </w:pPr>
      <w:r>
        <w:tab/>
        <w:t>If the Request Type received in step 3 indicates "Emergency Request" or "Existing Emergency PDU Session", the SMF shall not perform secondary authentication\authorization.</w:t>
      </w:r>
    </w:p>
    <w:p w14:paraId="69144691" w14:textId="77777777" w:rsidR="005A44CD" w:rsidRDefault="005A44CD" w:rsidP="005A44C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9E412ED" w14:textId="77777777" w:rsidR="005A44CD" w:rsidRDefault="005A44CD" w:rsidP="005A44CD">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4DB6E2C4" w14:textId="77777777" w:rsidR="005A44CD" w:rsidRDefault="005A44CD" w:rsidP="005A44CD">
      <w:pPr>
        <w:pStyle w:val="B1"/>
      </w:pPr>
      <w:r>
        <w:tab/>
      </w:r>
      <w:r>
        <w:rPr>
          <w:lang w:eastAsia="zh-CN"/>
        </w:rPr>
        <w:t>Otherwise, the SMF may apply local policy.</w:t>
      </w:r>
    </w:p>
    <w:p w14:paraId="7C265CC8" w14:textId="77777777" w:rsidR="005A44CD" w:rsidRDefault="005A44CD" w:rsidP="005A44C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66C24DDB" w14:textId="77777777" w:rsidR="005A44CD" w:rsidRDefault="005A44CD" w:rsidP="005A44CD">
      <w:pPr>
        <w:pStyle w:val="B1"/>
      </w:pPr>
      <w:r>
        <w:tab/>
        <w:t>The PCF for session may notify the PCF for UE about the URSP rule enforcement.</w:t>
      </w:r>
    </w:p>
    <w:p w14:paraId="4731A54C" w14:textId="77777777" w:rsidR="005A44CD" w:rsidRDefault="005A44CD" w:rsidP="005A44CD">
      <w:pPr>
        <w:pStyle w:val="EditorsNote"/>
      </w:pPr>
      <w:r>
        <w:t>Editor's note:</w:t>
      </w:r>
      <w:r>
        <w:tab/>
        <w:t>How the PCF for UE subscribes/notified the URSP rule enforcement from PCF serving the session is FFS.</w:t>
      </w:r>
    </w:p>
    <w:p w14:paraId="569F2D2C" w14:textId="77777777" w:rsidR="005A44CD" w:rsidRDefault="005A44CD" w:rsidP="005A44CD">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3394E5A6" w14:textId="77777777" w:rsidR="005A44CD" w:rsidRDefault="005A44CD" w:rsidP="005A44CD">
      <w:pPr>
        <w:pStyle w:val="B1"/>
      </w:pPr>
      <w:r>
        <w:tab/>
        <w:t>The PCF, based on the Emergency DNN, sets the ARP of the PCC rules to a value that is reserved for Emergency services as described in TS 23.503 [20].</w:t>
      </w:r>
    </w:p>
    <w:p w14:paraId="723AE406" w14:textId="77777777" w:rsidR="005A44CD" w:rsidRDefault="005A44CD" w:rsidP="005A44CD">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584AA866" w14:textId="77777777" w:rsidR="005A44CD" w:rsidRDefault="005A44CD" w:rsidP="005A44CD">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432B3263" w14:textId="77777777" w:rsidR="005A44CD" w:rsidRDefault="005A44CD" w:rsidP="005A44CD">
      <w:pPr>
        <w:pStyle w:val="B1"/>
      </w:pPr>
      <w:r>
        <w:tab/>
        <w:t xml:space="preserve">If the AMF indicated Control Plane </w:t>
      </w:r>
      <w:proofErr w:type="spellStart"/>
      <w:r>
        <w:t>CIoT</w:t>
      </w:r>
      <w:proofErr w:type="spellEnd"/>
      <w:r>
        <w:t xml:space="preserve"> 5GS Optimisation in step 3 for this PDU session, then,</w:t>
      </w:r>
    </w:p>
    <w:p w14:paraId="6B38D7EE" w14:textId="77777777" w:rsidR="005A44CD" w:rsidRDefault="005A44CD" w:rsidP="005A44C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EC0A8BD" w14:textId="77777777" w:rsidR="005A44CD" w:rsidRDefault="005A44CD" w:rsidP="005A44CD">
      <w:pPr>
        <w:pStyle w:val="B2"/>
      </w:pPr>
      <w:r>
        <w:t>2)</w:t>
      </w:r>
      <w:r>
        <w:tab/>
        <w:t>For other PDU Session Types, the SMF will perform UPF selection to select a UPF as the anchor of this PDU Session.</w:t>
      </w:r>
    </w:p>
    <w:p w14:paraId="40164E6D" w14:textId="77777777" w:rsidR="005A44CD" w:rsidRDefault="005A44CD" w:rsidP="005A44CD">
      <w:pPr>
        <w:pStyle w:val="B1"/>
      </w:pPr>
      <w:r>
        <w:tab/>
        <w:t>If the Request Type in Step 3 is "Existing PDU Session", the SMF maintains the same IP address/prefix that has already been allocated to the UE in the source network.</w:t>
      </w:r>
    </w:p>
    <w:p w14:paraId="32CB7780" w14:textId="77777777" w:rsidR="005A44CD" w:rsidRDefault="005A44CD" w:rsidP="005A44C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2B4436A" w14:textId="77777777" w:rsidR="005A44CD" w:rsidRDefault="005A44CD" w:rsidP="005A44CD">
      <w:pPr>
        <w:pStyle w:val="NO"/>
      </w:pPr>
      <w:r>
        <w:t>NOTE 6:</w:t>
      </w:r>
      <w:r>
        <w:tab/>
        <w:t xml:space="preserve">The SMF may decide to trigger </w:t>
      </w:r>
      <w:proofErr w:type="gramStart"/>
      <w:r>
        <w:t>e.g.</w:t>
      </w:r>
      <w:proofErr w:type="gramEnd"/>
      <w:r>
        <w:t xml:space="preserve"> new intermediate UPF insertion or allocation of a new UPF as described in step 5 in clause 4.2.3.2.</w:t>
      </w:r>
    </w:p>
    <w:p w14:paraId="188B1227" w14:textId="77777777" w:rsidR="005A44CD" w:rsidRDefault="005A44CD" w:rsidP="005A44CD">
      <w:pPr>
        <w:pStyle w:val="B1"/>
      </w:pPr>
      <w:r>
        <w:tab/>
        <w:t>If the Request Type indicates "Emergency Request", the SMF selects the UPF as described in clause 5.16.4 of TS 23.501 [2] and selects SSC mode 1.</w:t>
      </w:r>
    </w:p>
    <w:p w14:paraId="2A441113" w14:textId="77777777" w:rsidR="005A44CD" w:rsidRDefault="005A44CD" w:rsidP="005A44CD">
      <w:pPr>
        <w:pStyle w:val="B1"/>
      </w:pPr>
      <w:r>
        <w:tab/>
        <w:t>SMF may select a UPF (</w:t>
      </w:r>
      <w:proofErr w:type="gramStart"/>
      <w:r>
        <w:t>e.g.</w:t>
      </w:r>
      <w:proofErr w:type="gramEnd"/>
      <w:r>
        <w:t xml:space="preserve"> based on requested DNN/S-NSSAI) that supports NW-TT functionality.</w:t>
      </w:r>
    </w:p>
    <w:p w14:paraId="104FD481" w14:textId="77777777" w:rsidR="005A44CD" w:rsidRDefault="005A44CD" w:rsidP="005A44C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1982118" w14:textId="77777777" w:rsidR="005A44CD" w:rsidRDefault="005A44CD" w:rsidP="005A44CD">
      <w:pPr>
        <w:pStyle w:val="NO"/>
      </w:pPr>
      <w:r>
        <w:t>NOTE 7:</w:t>
      </w:r>
      <w:r>
        <w:tab/>
        <w:t>If an IP address/prefix has been allocated before step 7 (</w:t>
      </w:r>
      <w:proofErr w:type="gramStart"/>
      <w:r>
        <w:t>e.g.</w:t>
      </w:r>
      <w:proofErr w:type="gramEnd"/>
      <w:r>
        <w:t xml:space="preserve"> subscribed static IP address/prefix in UDM/UDR) or the step 7 is performed after step 8, the IP address/prefix can be provided to PCF in step 7 and the IP address/prefix notification in this step can be skipped.</w:t>
      </w:r>
    </w:p>
    <w:p w14:paraId="243A7375" w14:textId="77777777" w:rsidR="005A44CD" w:rsidRDefault="005A44CD" w:rsidP="005A44CD">
      <w:pPr>
        <w:pStyle w:val="B1"/>
      </w:pPr>
      <w:r>
        <w:tab/>
        <w:t>PCF may provide updated policies to the SMF. The PCF may provide policy information defined in clause 5.2.5.4 (and in TS 23.503 [20]) to SMF.</w:t>
      </w:r>
    </w:p>
    <w:p w14:paraId="716C0BE5" w14:textId="77777777" w:rsidR="005A44CD" w:rsidRDefault="005A44CD" w:rsidP="005A44CD">
      <w:pPr>
        <w:pStyle w:val="EditorsNote"/>
      </w:pPr>
      <w:r>
        <w:t>Editor's note:</w:t>
      </w:r>
      <w:r>
        <w:tab/>
        <w:t>Whether and how the PCF serving the PDU session can use the received URSP rules enforcement report to take PCC decision is FFS.</w:t>
      </w:r>
    </w:p>
    <w:p w14:paraId="59113977" w14:textId="77777777" w:rsidR="005A44CD" w:rsidRDefault="005A44CD" w:rsidP="005A44CD">
      <w:pPr>
        <w:pStyle w:val="B1"/>
      </w:pPr>
      <w:r>
        <w:t>10.</w:t>
      </w:r>
      <w:r>
        <w:tab/>
        <w:t>If Request Type indicates "initial request", the SMF initiates an N4 Session Establishment procedure with the selected UPF(s), otherwise it initiates an N4 Session Modification procedure with the selected UPF(s):</w:t>
      </w:r>
    </w:p>
    <w:p w14:paraId="04D66C04" w14:textId="77777777" w:rsidR="005A44CD" w:rsidRDefault="005A44CD" w:rsidP="005A44CD">
      <w:pPr>
        <w:pStyle w:val="B2"/>
      </w:pPr>
      <w:r>
        <w:t>10a.</w:t>
      </w:r>
      <w:r>
        <w:tab/>
        <w:t xml:space="preserve">The SMF sends an N4 Session Establishment/Modification Request to the UPF and provides Packet detection, </w:t>
      </w:r>
      <w:proofErr w:type="gramStart"/>
      <w:r>
        <w:t>enforcement</w:t>
      </w:r>
      <w:proofErr w:type="gramEnd"/>
      <w:r>
        <w:t xml:space="preserve"> and reporting rules to be installed on the UPF for this PDU Session. If the SMF is </w:t>
      </w:r>
      <w:r>
        <w:lastRenderedPageBreak/>
        <w:t xml:space="preserve">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0FA8A81" w14:textId="77777777" w:rsidR="005A44CD" w:rsidRDefault="005A44CD" w:rsidP="005A44CD">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16A0416B" w14:textId="77777777" w:rsidR="005A44CD" w:rsidRDefault="005A44CD" w:rsidP="005A44CD">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FA7573" w14:textId="77777777" w:rsidR="005A44CD" w:rsidRDefault="005A44CD" w:rsidP="005A44CD">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F786C82" w14:textId="77777777" w:rsidR="005A44CD" w:rsidRDefault="005A44CD" w:rsidP="005A44CD">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59E785C0" w14:textId="77777777" w:rsidR="005A44CD" w:rsidRDefault="005A44CD" w:rsidP="005A44CD">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202FE61" w14:textId="77777777" w:rsidR="005A44CD" w:rsidRDefault="005A44CD" w:rsidP="005A44C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7E58ABB" w14:textId="77777777" w:rsidR="005A44CD" w:rsidRDefault="005A44CD" w:rsidP="005A44CD">
      <w:pPr>
        <w:pStyle w:val="B2"/>
      </w:pPr>
      <w:r>
        <w:t>10b.</w:t>
      </w:r>
      <w:r>
        <w:tab/>
        <w:t>The UPF acknowledges by sending an N4 Session Establishment/Modification Response.</w:t>
      </w:r>
    </w:p>
    <w:p w14:paraId="6C080A50" w14:textId="77777777" w:rsidR="005A44CD" w:rsidRDefault="005A44CD" w:rsidP="005A44CD">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B808BDD" w14:textId="77777777" w:rsidR="005A44CD" w:rsidRDefault="005A44CD" w:rsidP="005A44C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D8246DE" w14:textId="77777777" w:rsidR="005A44CD" w:rsidRDefault="005A44CD" w:rsidP="005A44CD">
      <w:pPr>
        <w:pStyle w:val="B2"/>
      </w:pPr>
      <w:r>
        <w:tab/>
        <w:t>If multiple UPFs are selected for the PDU Session, the SMF initiate N4 Session Establishment/Modification procedure with each UPF of the PDU Session in this step.</w:t>
      </w:r>
    </w:p>
    <w:p w14:paraId="69E5AB95" w14:textId="77777777" w:rsidR="005A44CD" w:rsidRDefault="005A44CD" w:rsidP="005A44CD">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AF4536A" w14:textId="77777777" w:rsidR="005A44CD" w:rsidRDefault="005A44CD" w:rsidP="005A44CD">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A30CCA4" w14:textId="77777777" w:rsidR="005A44CD" w:rsidRDefault="005A44CD" w:rsidP="005A44CD">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Pr>
          <w:rFonts w:eastAsia="SimSun"/>
          <w:lang w:eastAsia="zh-CN"/>
        </w:rPr>
        <w:t>If multiple UPFs are used for the PDU Session, the CN Tunnel Info contains tunnel information related with the UPFs that terminate N3.</w:t>
      </w:r>
    </w:p>
    <w:p w14:paraId="3D27A631" w14:textId="77777777" w:rsidR="005A44CD" w:rsidRDefault="005A44CD" w:rsidP="005A44CD">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351F6DF5" w14:textId="77777777" w:rsidR="005A44CD" w:rsidRDefault="005A44CD" w:rsidP="005A44CD">
      <w:pPr>
        <w:pStyle w:val="B1"/>
      </w:pPr>
      <w:r>
        <w:tab/>
        <w:t>The N2 SM information carries information that the AMF shall forward to the (R)AN which includes:</w:t>
      </w:r>
    </w:p>
    <w:p w14:paraId="11CA26C6" w14:textId="77777777" w:rsidR="005A44CD" w:rsidRDefault="005A44CD" w:rsidP="005A44CD">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33E3A72" w14:textId="77777777" w:rsidR="005A44CD" w:rsidRDefault="005A44CD" w:rsidP="005A44CD">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554E9F3" w14:textId="77777777" w:rsidR="005A44CD" w:rsidRDefault="005A44CD" w:rsidP="005A44CD">
      <w:pPr>
        <w:pStyle w:val="B2"/>
      </w:pPr>
      <w:r>
        <w:t>-</w:t>
      </w:r>
      <w:r>
        <w:tab/>
        <w:t>The PDU Session ID may be used by AN signalling with the UE to indicate to the UE the association between (R)AN resources and a PDU Session for the UE.</w:t>
      </w:r>
    </w:p>
    <w:p w14:paraId="359FF482" w14:textId="77777777" w:rsidR="005A44CD" w:rsidRDefault="005A44CD" w:rsidP="005A44CD">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w:t>
      </w:r>
      <w:proofErr w:type="gramStart"/>
      <w:r>
        <w:rPr>
          <w:lang w:eastAsia="zh-CN"/>
        </w:rPr>
        <w:t>i.e.</w:t>
      </w:r>
      <w:proofErr w:type="gramEnd"/>
      <w:r>
        <w:rPr>
          <w:lang w:eastAsia="zh-CN"/>
        </w:rPr>
        <w:t xml:space="preserve"> the HPLMN S-NSSAI or, in LBO roaming case, the VPLMN S-NSSAI).</w:t>
      </w:r>
    </w:p>
    <w:p w14:paraId="5473E1E9" w14:textId="77777777" w:rsidR="005A44CD" w:rsidRDefault="005A44CD" w:rsidP="005A44CD">
      <w:pPr>
        <w:pStyle w:val="B2"/>
      </w:pPr>
      <w:r>
        <w:t>-</w:t>
      </w:r>
      <w:r>
        <w:tab/>
        <w:t>User Plane Security Enforcement information is determined by the SMF as described in clause 5.10.3 of TS 23.501 [2].</w:t>
      </w:r>
    </w:p>
    <w:p w14:paraId="7CAE9ACE" w14:textId="77777777" w:rsidR="005A44CD" w:rsidRDefault="005A44CD" w:rsidP="005A44C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175D801" w14:textId="77777777" w:rsidR="005A44CD" w:rsidRDefault="005A44CD" w:rsidP="005A44CD">
      <w:pPr>
        <w:pStyle w:val="B2"/>
      </w:pPr>
      <w:r>
        <w:t>-</w:t>
      </w:r>
      <w:r>
        <w:tab/>
        <w:t>The use of the RSN parameter and the PDU Session Pair ID by NG-RAN are described in clause 5.33.2.1 of TS 23.501 [2].</w:t>
      </w:r>
    </w:p>
    <w:p w14:paraId="30EC9247" w14:textId="77777777" w:rsidR="005A44CD" w:rsidRDefault="005A44CD" w:rsidP="005A44C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7EB4878E" w14:textId="77777777" w:rsidR="005A44CD" w:rsidRDefault="005A44CD" w:rsidP="005A44CD">
      <w:pPr>
        <w:pStyle w:val="B1"/>
        <w:rPr>
          <w:lang w:eastAsia="zh-CN"/>
        </w:rPr>
      </w:pPr>
      <w:r>
        <w:tab/>
        <w:t xml:space="preserve">The N1 SM container contains the PDU Session Establishment Accept that the AMF shall provide to the UE. If the UE requested P-CSCF </w:t>
      </w:r>
      <w:proofErr w:type="gramStart"/>
      <w:r>
        <w:t>discovery</w:t>
      </w:r>
      <w:proofErr w:type="gramEnd"/>
      <w:r>
        <w:t xml:space="preserve">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6EC143A6" w14:textId="77777777" w:rsidR="005A44CD" w:rsidRDefault="005A44CD" w:rsidP="005A44CD">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74D3B42" w14:textId="77777777" w:rsidR="005A44CD" w:rsidRDefault="005A44CD" w:rsidP="005A44CD">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8E70182" w14:textId="77777777" w:rsidR="005A44CD" w:rsidRDefault="005A44CD" w:rsidP="005A44CD">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131AA5A" w14:textId="77777777" w:rsidR="005A44CD" w:rsidRDefault="005A44CD" w:rsidP="005A44CD">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960F52B" w14:textId="77777777" w:rsidR="005A44CD" w:rsidRDefault="005A44CD" w:rsidP="005A44CD">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7AA4E7B" w14:textId="77777777" w:rsidR="005A44CD" w:rsidRDefault="005A44CD" w:rsidP="005A44C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91B90C" w14:textId="77777777" w:rsidR="005A44CD" w:rsidRDefault="005A44CD" w:rsidP="005A44CD">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074DE92" w14:textId="77777777" w:rsidR="005A44CD" w:rsidRDefault="005A44CD" w:rsidP="005A44CD">
      <w:pPr>
        <w:pStyle w:val="B1"/>
      </w:pPr>
      <w:r>
        <w:tab/>
        <w:t>The Namf_Communication_N1N2MessageTransfer contains the PDU Session ID allowing the AMF to know which access towards the UE to use.</w:t>
      </w:r>
    </w:p>
    <w:p w14:paraId="7E8B5F60" w14:textId="77777777" w:rsidR="005A44CD" w:rsidRDefault="005A44CD" w:rsidP="005A44C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3D6EBFF" w14:textId="77777777" w:rsidR="005A44CD" w:rsidRDefault="005A44CD" w:rsidP="005A44CD">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72874DF" w14:textId="77777777" w:rsidR="005A44CD" w:rsidRDefault="005A44CD" w:rsidP="005A44CD">
      <w:pPr>
        <w:pStyle w:val="B1"/>
      </w:pPr>
      <w:r>
        <w:tab/>
        <w:t>The AMF sends the NAS message containing PDU Session ID and PDU Session Establishment Accept targeted to the UE and the N2 SM information received from the SMF within the N2 PDU Session Request to the (R)AN.</w:t>
      </w:r>
    </w:p>
    <w:p w14:paraId="561863AE" w14:textId="77777777" w:rsidR="005A44CD" w:rsidRDefault="005A44CD" w:rsidP="005A44CD">
      <w:pPr>
        <w:pStyle w:val="B1"/>
      </w:pPr>
      <w:r>
        <w:tab/>
        <w:t>If the SMF derived CN assisted RAN parameters tuning are stored for the activated PDU Session(s), the AMF may derive updated CN assisted RAN parameters tuning and provide them the (R)AN.</w:t>
      </w:r>
    </w:p>
    <w:p w14:paraId="00B4EDCB" w14:textId="77777777" w:rsidR="005A44CD" w:rsidRDefault="005A44CD" w:rsidP="005A44CD">
      <w:pPr>
        <w:pStyle w:val="B1"/>
      </w:pPr>
      <w:r>
        <w:lastRenderedPageBreak/>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134795" w14:textId="77777777" w:rsidR="005A44CD" w:rsidRDefault="005A44CD" w:rsidP="005A44CD">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6ADF9DE" w14:textId="77777777" w:rsidR="005A44CD" w:rsidRDefault="005A44CD" w:rsidP="005A44C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B579DAD" w14:textId="77777777" w:rsidR="005A44CD" w:rsidRDefault="005A44CD" w:rsidP="005A44CD">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B48E27F" w14:textId="77777777" w:rsidR="005A44CD" w:rsidRDefault="005A44CD" w:rsidP="005A44CD">
      <w:pPr>
        <w:pStyle w:val="B1"/>
      </w:pPr>
      <w:r>
        <w:tab/>
        <w:t>If MICO mode is active and the NAS message Request Type in step 1 indicated "Emergency Request", then the UE and the AMF shall locally deactivate MICO mode.</w:t>
      </w:r>
    </w:p>
    <w:p w14:paraId="5625E44C" w14:textId="77777777" w:rsidR="005A44CD" w:rsidRDefault="005A44CD" w:rsidP="005A44CD">
      <w:pPr>
        <w:pStyle w:val="B1"/>
      </w:pPr>
      <w:r>
        <w:tab/>
        <w:t>If the N2 SM information is not included in the step 11, then the following steps 14 to 16b and step 17 are omitted.</w:t>
      </w:r>
    </w:p>
    <w:p w14:paraId="06B4205D" w14:textId="77777777" w:rsidR="005A44CD" w:rsidRDefault="005A44CD" w:rsidP="005A44CD">
      <w:pPr>
        <w:pStyle w:val="B1"/>
      </w:pPr>
      <w:r>
        <w:t>14.</w:t>
      </w:r>
      <w:r>
        <w:tab/>
        <w:t>(R)AN to AMF: N2 PDU Session Response (PDU Session ID, Cause, N2 SM information (PDU Session ID, AN Tunnel Info, List of accepted/rejected QFI(s), User Plane Enforcement Policy Notification, TL-Container)).</w:t>
      </w:r>
    </w:p>
    <w:p w14:paraId="474A40B7" w14:textId="77777777" w:rsidR="005A44CD" w:rsidRDefault="005A44CD" w:rsidP="005A44CD">
      <w:pPr>
        <w:pStyle w:val="B1"/>
      </w:pPr>
      <w:r>
        <w:tab/>
        <w:t>The AN Tunnel Info corresponds to the Access Network address of the N3 tunnel corresponding to the PDU Session.</w:t>
      </w:r>
    </w:p>
    <w:p w14:paraId="06A1776A" w14:textId="77777777" w:rsidR="005A44CD" w:rsidRDefault="005A44CD" w:rsidP="005A44CD">
      <w:pPr>
        <w:pStyle w:val="B1"/>
      </w:pPr>
      <w:r>
        <w:tab/>
        <w:t xml:space="preserve">The (R)AN may reject the addition or modification of a QoS Flow, </w:t>
      </w:r>
      <w:proofErr w:type="gramStart"/>
      <w:r>
        <w:t>e.g.</w:t>
      </w:r>
      <w:proofErr w:type="gramEnd"/>
      <w: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7B6EC332" w14:textId="77777777" w:rsidR="005A44CD" w:rsidRDefault="005A44CD" w:rsidP="005A44CD">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433D03" w14:textId="77777777" w:rsidR="005A44CD" w:rsidRDefault="005A44CD" w:rsidP="005A44C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5889301" w14:textId="77777777" w:rsidR="005A44CD" w:rsidRDefault="005A44CD" w:rsidP="005A44C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37C4AF5" w14:textId="77777777" w:rsidR="005A44CD" w:rsidRDefault="005A44CD" w:rsidP="005A44CD">
      <w:pPr>
        <w:pStyle w:val="B1"/>
      </w:pPr>
      <w:r>
        <w:t>15.</w:t>
      </w:r>
      <w:r>
        <w:tab/>
        <w:t xml:space="preserve">AMF to SMF: </w:t>
      </w:r>
      <w:proofErr w:type="spellStart"/>
      <w:r>
        <w:t>Nsmf_PDUSession_UpdateSMContext</w:t>
      </w:r>
      <w:proofErr w:type="spellEnd"/>
      <w:r>
        <w:t xml:space="preserve"> Request (SM Context ID, N2 SM information, Request Type).</w:t>
      </w:r>
    </w:p>
    <w:p w14:paraId="52545851" w14:textId="77777777" w:rsidR="005A44CD" w:rsidRDefault="005A44CD" w:rsidP="005A44CD">
      <w:pPr>
        <w:pStyle w:val="B1"/>
      </w:pPr>
      <w:r>
        <w:tab/>
        <w:t>The AMF forwards the N2 SM information received from (R)AN to the SMF.</w:t>
      </w:r>
    </w:p>
    <w:p w14:paraId="08CD07ED" w14:textId="77777777" w:rsidR="005A44CD" w:rsidRDefault="005A44CD" w:rsidP="005A44CD">
      <w:pPr>
        <w:pStyle w:val="B1"/>
      </w:pPr>
      <w:r>
        <w:tab/>
        <w:t>If the list of rejected QFI(s) is included in N2 SM information, the SMF shall release the rejected QFI(s) associated QoS profiles.</w:t>
      </w:r>
    </w:p>
    <w:p w14:paraId="3CB5C32C" w14:textId="77777777" w:rsidR="005A44CD" w:rsidRDefault="005A44CD" w:rsidP="005A44C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40D520B" w14:textId="77777777" w:rsidR="005A44CD" w:rsidRDefault="005A44CD" w:rsidP="005A44CD">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w:t>
      </w:r>
      <w:r>
        <w:lastRenderedPageBreak/>
        <w:t xml:space="preserve">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E11286B" w14:textId="77777777" w:rsidR="005A44CD" w:rsidRDefault="005A44CD" w:rsidP="005A44CD">
      <w:pPr>
        <w:pStyle w:val="B1"/>
      </w:pPr>
      <w:r>
        <w:tab/>
        <w:t>If the N2 SM information includes a TL-Container with a get-response as described in clause 5.28a.2 of TS 23.501 [2], the SMF/CUC stores the get-response.</w:t>
      </w:r>
    </w:p>
    <w:p w14:paraId="63486217" w14:textId="77777777" w:rsidR="005A44CD" w:rsidRDefault="005A44CD" w:rsidP="005A44CD">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6AE808A9" w14:textId="77777777" w:rsidR="005A44CD" w:rsidRDefault="005A44CD" w:rsidP="005A44CD">
      <w:pPr>
        <w:pStyle w:val="B1"/>
      </w:pPr>
      <w:r>
        <w:tab/>
        <w:t>If SMF decides to perform redundant transmission for one or more QoS Flows of the PDU, the SMF also indicates the UPF to perform packet duplication for the QoS Flow(s) in downlink direction by forwarding rules.</w:t>
      </w:r>
    </w:p>
    <w:p w14:paraId="62A12258" w14:textId="77777777" w:rsidR="005A44CD" w:rsidRDefault="005A44CD" w:rsidP="005A44CD">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5AAF79FC" w14:textId="77777777" w:rsidR="005A44CD" w:rsidRDefault="005A44CD" w:rsidP="005A44CD">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8E7A798" w14:textId="77777777" w:rsidR="005A44CD" w:rsidRDefault="005A44CD" w:rsidP="005A44CD">
      <w:pPr>
        <w:pStyle w:val="B1"/>
      </w:pPr>
      <w:r>
        <w:t>16b.</w:t>
      </w:r>
      <w:r>
        <w:tab/>
        <w:t>The UPF provides an N4 Session Modification Response to the SMF.</w:t>
      </w:r>
    </w:p>
    <w:p w14:paraId="0A152D0B" w14:textId="77777777" w:rsidR="005A44CD" w:rsidRDefault="005A44CD" w:rsidP="005A44CD">
      <w:pPr>
        <w:pStyle w:val="B1"/>
      </w:pPr>
      <w:r>
        <w:tab/>
        <w:t>If multiple UPFs are used in the PDU Session, the UPF in step 16 refers to the UPF terminating N3.</w:t>
      </w:r>
    </w:p>
    <w:p w14:paraId="696DA2A9" w14:textId="77777777" w:rsidR="005A44CD" w:rsidRDefault="005A44CD" w:rsidP="005A44CD">
      <w:pPr>
        <w:pStyle w:val="B1"/>
      </w:pPr>
      <w:r>
        <w:tab/>
        <w:t>After this step, the UPF delivers any down-link packets to the UE that may have been buffered for this PDU Session.</w:t>
      </w:r>
    </w:p>
    <w:p w14:paraId="2E0618EB" w14:textId="77777777" w:rsidR="005A44CD" w:rsidRDefault="005A44CD" w:rsidP="005A44CD">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F6BBF3" w14:textId="77777777" w:rsidR="005A44CD" w:rsidRDefault="005A44CD" w:rsidP="005A44CD">
      <w:pPr>
        <w:pStyle w:val="B1"/>
      </w:pPr>
      <w:r>
        <w:tab/>
        <w:t>If the Request Type received in step 3 indicates "Emergency Request":</w:t>
      </w:r>
    </w:p>
    <w:p w14:paraId="2695252E" w14:textId="77777777" w:rsidR="005A44CD" w:rsidRDefault="005A44CD" w:rsidP="005A44CD">
      <w:pPr>
        <w:pStyle w:val="B1"/>
      </w:pPr>
      <w:r>
        <w:t>-</w:t>
      </w:r>
      <w:r>
        <w:tab/>
        <w:t>For an authenticated non-roaming UE, based on operator configuration (</w:t>
      </w:r>
      <w:proofErr w:type="gramStart"/>
      <w:r>
        <w:t>e.g.</w:t>
      </w:r>
      <w:proofErr w:type="gramEnd"/>
      <w:r>
        <w:t xml:space="preserve">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42C02FA0" w14:textId="77777777" w:rsidR="005A44CD" w:rsidRDefault="005A44CD" w:rsidP="005A44CD">
      <w:pPr>
        <w:pStyle w:val="B1"/>
      </w:pPr>
      <w:r>
        <w:t>-</w:t>
      </w:r>
      <w:r>
        <w:tab/>
        <w:t>For an unauthenticated UE or a roaming UE, the SMF shall not register in the UDM for a given PDU Session.</w:t>
      </w:r>
    </w:p>
    <w:p w14:paraId="61EFE5C3" w14:textId="77777777" w:rsidR="005A44CD" w:rsidRDefault="005A44CD" w:rsidP="005A44CD">
      <w:pPr>
        <w:pStyle w:val="B1"/>
      </w:pPr>
      <w:r>
        <w:t>17.</w:t>
      </w:r>
      <w:r>
        <w:tab/>
        <w:t xml:space="preserve">SMF to AMF: </w:t>
      </w:r>
      <w:proofErr w:type="spellStart"/>
      <w:r>
        <w:t>Nsmf_PDUSession_UpdateSMContext</w:t>
      </w:r>
      <w:proofErr w:type="spellEnd"/>
      <w:r>
        <w:t xml:space="preserve"> Response (Cause).</w:t>
      </w:r>
    </w:p>
    <w:p w14:paraId="4B4E6579" w14:textId="77777777" w:rsidR="005A44CD" w:rsidRDefault="005A44CD" w:rsidP="005A44CD">
      <w:pPr>
        <w:pStyle w:val="B1"/>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997A18F" w14:textId="77777777" w:rsidR="005A44CD" w:rsidRDefault="005A44CD" w:rsidP="005A44CD">
      <w:pPr>
        <w:pStyle w:val="B1"/>
      </w:pPr>
      <w:r>
        <w:tab/>
        <w:t>After this step, the AMF forwards relevant events subscribed by the SMF.</w:t>
      </w:r>
    </w:p>
    <w:p w14:paraId="691DB32E" w14:textId="77777777" w:rsidR="005A44CD" w:rsidRDefault="005A44CD" w:rsidP="005A44CD">
      <w:pPr>
        <w:pStyle w:val="B1"/>
      </w:pPr>
      <w:r>
        <w:tab/>
        <w:t>For those scenarios where the PCFs serving the AMF and the SMF are different, the SMF informs the AMF of the NWDAF ID(s) used for UE related Analytics and corresponding Analytics ID(s).</w:t>
      </w:r>
    </w:p>
    <w:p w14:paraId="336FC973" w14:textId="77777777" w:rsidR="005A44CD" w:rsidRDefault="005A44CD" w:rsidP="005A44CD">
      <w:pPr>
        <w:pStyle w:val="B1"/>
      </w:pPr>
      <w:r>
        <w:t>18.</w:t>
      </w:r>
      <w:r>
        <w:tab/>
        <w:t xml:space="preserve">[Conditional] SMF to AMF: </w:t>
      </w:r>
      <w:proofErr w:type="spellStart"/>
      <w:r>
        <w:t>Nsmf_PDUSession_SMContextStatusNotify</w:t>
      </w:r>
      <w:proofErr w:type="spellEnd"/>
      <w:r>
        <w:t xml:space="preserve"> (Release)</w:t>
      </w:r>
    </w:p>
    <w:p w14:paraId="628FFD2B" w14:textId="77777777" w:rsidR="005A44CD" w:rsidRDefault="005A44CD" w:rsidP="005A44CD">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w:t>
      </w:r>
      <w:r>
        <w:lastRenderedPageBreak/>
        <w:t>session(s) created, any PDU Session address if allocated (</w:t>
      </w:r>
      <w:proofErr w:type="gramStart"/>
      <w:r>
        <w:t>e.g.</w:t>
      </w:r>
      <w:proofErr w:type="gramEnd"/>
      <w:r>
        <w:t xml:space="preserve"> IP address) and releases the association with PCF, if any. In this case, step 19 is skipped.</w:t>
      </w:r>
    </w:p>
    <w:p w14:paraId="48F043E5" w14:textId="77777777" w:rsidR="005A44CD" w:rsidRDefault="005A44CD" w:rsidP="005A44CD">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46989E6" w14:textId="77777777" w:rsidR="005A44CD" w:rsidRDefault="005A44CD" w:rsidP="005A44C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FDC1100" w14:textId="77777777" w:rsidR="005A44CD" w:rsidRDefault="005A44CD" w:rsidP="005A44C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84FBAC" w14:textId="77777777" w:rsidR="005A44CD" w:rsidRDefault="005A44CD" w:rsidP="005A44C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0B7EB0D" w14:textId="77777777" w:rsidR="005A44CD" w:rsidRDefault="005A44CD" w:rsidP="005A44C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C104FA" w14:textId="77777777" w:rsidR="005A44CD" w:rsidRDefault="005A44CD" w:rsidP="005A44CD">
      <w:pPr>
        <w:pStyle w:val="B1"/>
        <w:rPr>
          <w:lang w:eastAsia="ko-KR"/>
        </w:rPr>
      </w:pPr>
      <w:r>
        <w:rPr>
          <w:lang w:eastAsia="ko-KR"/>
        </w:rPr>
        <w:t>21.</w:t>
      </w:r>
      <w:r>
        <w:rPr>
          <w:lang w:eastAsia="ko-KR"/>
        </w:rPr>
        <w:tab/>
        <w:t>If the PDU Session establishment failed after step 4, the SMF shall perform the following:</w:t>
      </w:r>
    </w:p>
    <w:p w14:paraId="49E8A797" w14:textId="77777777" w:rsidR="005A44CD" w:rsidRDefault="005A44CD" w:rsidP="005A44C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746C5127" w14:textId="7B89AA5A"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716FC9" w14:textId="77777777" w:rsidR="0075400F" w:rsidRDefault="0075400F" w:rsidP="0075400F">
      <w:pPr>
        <w:pStyle w:val="Heading4"/>
        <w:rPr>
          <w:lang w:eastAsia="ko-KR"/>
        </w:rPr>
      </w:pPr>
      <w:bookmarkStart w:id="20" w:name="_Toc131527808"/>
      <w:bookmarkEnd w:id="15"/>
      <w:r>
        <w:rPr>
          <w:lang w:eastAsia="ko-KR"/>
        </w:rPr>
        <w:t>4.3.3.2</w:t>
      </w:r>
      <w:r>
        <w:rPr>
          <w:lang w:eastAsia="ko-KR"/>
        </w:rPr>
        <w:tab/>
        <w:t>UE or network requested PDU Session Modification (non-roaming and roaming with local breakout)</w:t>
      </w:r>
      <w:bookmarkEnd w:id="20"/>
    </w:p>
    <w:p w14:paraId="46DA3049" w14:textId="77777777" w:rsidR="0075400F" w:rsidRDefault="0075400F" w:rsidP="0075400F">
      <w:pPr>
        <w:rPr>
          <w:lang w:eastAsia="ko-KR"/>
        </w:rPr>
      </w:pPr>
      <w:r>
        <w:rPr>
          <w:lang w:eastAsia="ko-KR"/>
        </w:rPr>
        <w:t>The UE or network requested PDU Session Modification procedure (non-roaming and roaming with local breakout scenario) is depicted in figure 4.3.3.2-1.</w:t>
      </w:r>
    </w:p>
    <w:p w14:paraId="3B7B3830" w14:textId="77777777" w:rsidR="0075400F" w:rsidRDefault="0075400F" w:rsidP="0075400F">
      <w:pPr>
        <w:pStyle w:val="TH"/>
        <w:rPr>
          <w:lang w:eastAsia="en-GB"/>
        </w:rPr>
      </w:pPr>
      <w:r>
        <w:rPr>
          <w:rFonts w:eastAsia="Times New Roman"/>
          <w:lang w:eastAsia="en-GB"/>
        </w:rPr>
        <w:object w:dxaOrig="9510" w:dyaOrig="10635" w14:anchorId="56F8A8D2">
          <v:shape id="_x0000_i1026" type="#_x0000_t75" style="width:475.4pt;height:531.7pt" o:ole="">
            <v:imagedata r:id="rId17" o:title=""/>
          </v:shape>
          <o:OLEObject Type="Embed" ProgID="Word.Picture.8" ShapeID="_x0000_i1026" DrawAspect="Content" ObjectID="_1745405996" r:id="rId18"/>
        </w:object>
      </w:r>
    </w:p>
    <w:p w14:paraId="012750D9" w14:textId="77777777" w:rsidR="0075400F" w:rsidRDefault="0075400F" w:rsidP="0075400F">
      <w:pPr>
        <w:pStyle w:val="TF"/>
        <w:rPr>
          <w:lang w:eastAsia="ko-KR"/>
        </w:rPr>
      </w:pPr>
      <w:r>
        <w:t xml:space="preserve">Figure 4.3.3.2-1: </w:t>
      </w:r>
      <w:r>
        <w:rPr>
          <w:lang w:eastAsia="ko-KR"/>
        </w:rPr>
        <w:t xml:space="preserve">UE or network requested </w:t>
      </w:r>
      <w:r>
        <w:t>PDU Session Modification (for non-roaming and roaming with local breakout)</w:t>
      </w:r>
    </w:p>
    <w:p w14:paraId="5C554C47" w14:textId="77777777" w:rsidR="0075400F" w:rsidRDefault="0075400F" w:rsidP="0075400F">
      <w:pPr>
        <w:pStyle w:val="B1"/>
        <w:rPr>
          <w:lang w:eastAsia="ko-KR"/>
        </w:rPr>
      </w:pPr>
      <w:r>
        <w:rPr>
          <w:lang w:eastAsia="ko-KR"/>
        </w:rPr>
        <w:t>1.</w:t>
      </w:r>
      <w:r>
        <w:rPr>
          <w:lang w:eastAsia="ko-KR"/>
        </w:rPr>
        <w:tab/>
        <w:t>The procedure may be triggered by following events:</w:t>
      </w:r>
    </w:p>
    <w:p w14:paraId="4F5C2984" w14:textId="77777777" w:rsidR="0075400F" w:rsidRDefault="0075400F" w:rsidP="0075400F">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DB19D93" w14:textId="77777777" w:rsidR="0075400F" w:rsidRDefault="0075400F" w:rsidP="0075400F">
      <w:pPr>
        <w:pStyle w:val="B2"/>
        <w:rPr>
          <w:lang w:eastAsia="zh-CN"/>
        </w:rPr>
      </w:pPr>
      <w:r>
        <w:lastRenderedPageBreak/>
        <w:tab/>
      </w:r>
      <w:r>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Pr>
          <w:lang w:eastAsia="ko-KR"/>
        </w:rPr>
        <w:t>e.g.</w:t>
      </w:r>
      <w:proofErr w:type="gramEnd"/>
      <w:r>
        <w:rPr>
          <w:lang w:eastAsia="ko-KR"/>
        </w:rPr>
        <w:t xml:space="preserve"> even if an existing QoS Flow can support the requested QoS. The network should abide by the UE </w:t>
      </w:r>
      <w:proofErr w:type="gramStart"/>
      <w:r>
        <w:rPr>
          <w:lang w:eastAsia="ko-KR"/>
        </w:rPr>
        <w:t>request, but</w:t>
      </w:r>
      <w:proofErr w:type="gramEnd"/>
      <w:r>
        <w:rPr>
          <w:lang w:eastAsia="ko-KR"/>
        </w:rPr>
        <w:t xml:space="preserve"> is allowed to proceed instead with binding the selected SDF(s) on an existing QoS Flow.</w:t>
      </w:r>
    </w:p>
    <w:p w14:paraId="41F6C41A" w14:textId="77777777" w:rsidR="0075400F" w:rsidRDefault="0075400F" w:rsidP="0075400F">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2CE0006" w14:textId="77777777" w:rsidR="0075400F" w:rsidRDefault="0075400F" w:rsidP="0075400F">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23E3B335" w14:textId="77777777" w:rsidR="0075400F" w:rsidRDefault="0075400F" w:rsidP="0075400F">
      <w:pPr>
        <w:pStyle w:val="B2"/>
        <w:rPr>
          <w:lang w:eastAsia="ko-KR"/>
        </w:rPr>
      </w:pPr>
      <w:r>
        <w:rPr>
          <w:lang w:eastAsia="ko-KR"/>
        </w:rPr>
        <w:tab/>
        <w:t>The PS Data Off status, if changed, shall be included in the PCO in the PDU Session Modification Request message.</w:t>
      </w:r>
    </w:p>
    <w:p w14:paraId="715EC79A" w14:textId="77777777" w:rsidR="0075400F" w:rsidRDefault="0075400F" w:rsidP="0075400F">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5C1C467F" w14:textId="77777777" w:rsidR="0075400F" w:rsidRDefault="0075400F" w:rsidP="0075400F">
      <w:pPr>
        <w:pStyle w:val="B2"/>
        <w:rPr>
          <w:lang w:eastAsia="ko-KR"/>
        </w:rPr>
      </w:pPr>
      <w:r>
        <w:rPr>
          <w:lang w:eastAsia="ko-KR"/>
        </w:rPr>
        <w:tab/>
        <w:t>If UE supports to report URSP rule enforcement to network, the UE may provide Connection Capabilities as described in clause 6.6.2.4 of TS 23.503 [20].</w:t>
      </w:r>
    </w:p>
    <w:p w14:paraId="43C9512D" w14:textId="77777777" w:rsidR="0075400F" w:rsidRDefault="0075400F" w:rsidP="0075400F">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D3BF96D" w14:textId="77777777" w:rsidR="0075400F" w:rsidRDefault="0075400F" w:rsidP="0075400F">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20DC886A" w14:textId="77777777" w:rsidR="0075400F" w:rsidRDefault="0075400F" w:rsidP="0075400F">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476A1EBA" w14:textId="77777777" w:rsidR="0075400F" w:rsidRDefault="0075400F" w:rsidP="0075400F">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4D29A5B4" w14:textId="77777777" w:rsidR="0075400F" w:rsidRDefault="0075400F" w:rsidP="0075400F">
      <w:pPr>
        <w:pStyle w:val="B2"/>
        <w:rPr>
          <w:lang w:eastAsia="ko-KR"/>
        </w:rPr>
      </w:pPr>
      <w:r>
        <w:rPr>
          <w:lang w:eastAsia="ko-KR"/>
        </w:rPr>
        <w:tab/>
        <w:t>When it moves from EPS to 5GS for the first time, a UE that supports EAS re-discovery as described in clause 6.2.3.3 of TS 23.548 [74], may indicate so in the PCO.</w:t>
      </w:r>
    </w:p>
    <w:p w14:paraId="51C6C5F4" w14:textId="77777777" w:rsidR="0075400F" w:rsidRDefault="0075400F" w:rsidP="0075400F">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1A4FA21" w14:textId="77777777" w:rsidR="0075400F" w:rsidRDefault="0075400F" w:rsidP="0075400F">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11CB1AF" w14:textId="77777777" w:rsidR="0075400F" w:rsidRDefault="0075400F" w:rsidP="0075400F">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w:t>
      </w:r>
      <w:proofErr w:type="gramStart"/>
      <w:r>
        <w:rPr>
          <w:lang w:eastAsia="ko-KR"/>
        </w:rPr>
        <w:t>e.g.</w:t>
      </w:r>
      <w:proofErr w:type="gramEnd"/>
      <w:r>
        <w:rPr>
          <w:lang w:eastAsia="ko-KR"/>
        </w:rPr>
        <w:t xml:space="preserve"> have been triggered by a policy decision or upon AF requests, e.g. Application Function influence on traffic routing as described in step 5 in clause 4.3.6.2 or AF to provide Port management information Container.</w:t>
      </w:r>
    </w:p>
    <w:p w14:paraId="04D95D6C" w14:textId="77777777" w:rsidR="0075400F" w:rsidRDefault="0075400F" w:rsidP="0075400F">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1E1995B" w14:textId="77777777" w:rsidR="0075400F" w:rsidRDefault="0075400F" w:rsidP="0075400F">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w:t>
      </w:r>
      <w:proofErr w:type="spellStart"/>
      <w:r>
        <w:rPr>
          <w:rFonts w:eastAsia="SimSun"/>
          <w:lang w:eastAsia="ko-KR"/>
        </w:rPr>
        <w:t>Nudm_SDM_Notification</w:t>
      </w:r>
      <w:proofErr w:type="spellEnd"/>
      <w:r>
        <w:rPr>
          <w:rFonts w:eastAsia="SimSun"/>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66C4F679" w14:textId="77777777" w:rsidR="0075400F" w:rsidRDefault="0075400F" w:rsidP="0075400F">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2D306590" w14:textId="77777777" w:rsidR="0075400F" w:rsidRDefault="0075400F" w:rsidP="0075400F">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34B5047A" w14:textId="77777777" w:rsidR="0075400F" w:rsidRDefault="0075400F" w:rsidP="0075400F">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799AE2" w14:textId="77777777" w:rsidR="0075400F" w:rsidRDefault="0075400F" w:rsidP="0075400F">
      <w:pPr>
        <w:pStyle w:val="B2"/>
        <w:rPr>
          <w:lang w:eastAsia="ko-KR"/>
        </w:rPr>
      </w:pPr>
      <w:r>
        <w:rPr>
          <w:lang w:eastAsia="ko-KR"/>
        </w:rPr>
        <w:tab/>
        <w:t>The SMF may decide to modify PDU Session to send updated DNS server address to the UE as defined in clause 6.2.3.2.3 of TS 23.548 [74].</w:t>
      </w:r>
    </w:p>
    <w:p w14:paraId="17378C6C" w14:textId="77777777" w:rsidR="0075400F" w:rsidRDefault="0075400F" w:rsidP="0075400F">
      <w:pPr>
        <w:pStyle w:val="B2"/>
        <w:rPr>
          <w:lang w:eastAsia="ko-KR"/>
        </w:rPr>
      </w:pPr>
      <w:r>
        <w:rPr>
          <w:lang w:eastAsia="ko-KR"/>
        </w:rPr>
        <w:tab/>
        <w:t>The SMF may decide to modify PDU Session to send the EAS rediscovery indication to the UE as defined in clause 6.2.3.3 of TS 23.548 [74].</w:t>
      </w:r>
    </w:p>
    <w:p w14:paraId="4912C72D" w14:textId="77777777" w:rsidR="0075400F" w:rsidRDefault="0075400F" w:rsidP="0075400F">
      <w:pPr>
        <w:pStyle w:val="B2"/>
        <w:rPr>
          <w:lang w:eastAsia="ko-KR"/>
        </w:rPr>
      </w:pPr>
      <w:r>
        <w:rPr>
          <w:lang w:eastAsia="ko-KR"/>
        </w:rPr>
        <w:tab/>
        <w:t>If the SMF receives one of the triggers in step 1b ~ 1d, the SMF starts SMF requested PDU Session Modification procedure.</w:t>
      </w:r>
    </w:p>
    <w:p w14:paraId="706FEF2C" w14:textId="315E3F3B" w:rsidR="0075400F" w:rsidRDefault="0075400F" w:rsidP="0075400F">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(R)AN sends the N2 message (PDU Session ID, N2 SM information) to the AMF. The N2 SM information includes the QFI, User location Information and an indication that the QoS Flow is released</w:t>
      </w:r>
      <w:ins w:id="21" w:author="Qulacomm-Hong Cheng" w:date="2023-05-11T14:59:00Z">
        <w:r w:rsidR="00E87FCA">
          <w:rPr>
            <w:lang w:eastAsia="zh-CN"/>
          </w:rPr>
          <w:t>.</w:t>
        </w:r>
        <w:r w:rsidR="00B43C86">
          <w:rPr>
            <w:lang w:eastAsia="zh-CN"/>
          </w:rPr>
          <w:t xml:space="preserve"> </w:t>
        </w:r>
      </w:ins>
      <w:ins w:id="22" w:author="Qulacomm-Hong Cheng" w:date="2023-05-11T15:00:00Z">
        <w:r w:rsidR="00B43C86" w:rsidRPr="00BB77BA">
          <w:t xml:space="preserve">If the UE is served by a MBSR, the </w:t>
        </w:r>
        <w:r w:rsidR="00B43C86">
          <w:t>N2 SM information also include</w:t>
        </w:r>
        <w:r w:rsidR="00073BB0">
          <w:t>s</w:t>
        </w:r>
        <w:r w:rsidR="00B43C86" w:rsidRPr="00BB77BA">
          <w:t xml:space="preserve"> the Additional User Location Information, as described in clause </w:t>
        </w:r>
        <w:r w:rsidR="00B43C86" w:rsidRPr="00073BB0">
          <w:rPr>
            <w:highlight w:val="yellow"/>
            <w:rPrChange w:id="23" w:author="Qulacomm-Hong Cheng" w:date="2023-05-11T15:00:00Z">
              <w:rPr/>
            </w:rPrChange>
          </w:rPr>
          <w:t>4.x.2</w:t>
        </w:r>
      </w:ins>
      <w:r>
        <w:rPr>
          <w:lang w:eastAsia="zh-CN"/>
        </w:rPr>
        <w:t xml:space="preserve">. The AMF </w:t>
      </w:r>
      <w:r>
        <w:rPr>
          <w:rFonts w:eastAsia="SimSun"/>
          <w:lang w:eastAsia="zh-CN"/>
        </w:rPr>
        <w:t xml:space="preserve">invokes </w:t>
      </w:r>
      <w:proofErr w:type="spellStart"/>
      <w:r>
        <w:rPr>
          <w:rFonts w:eastAsia="SimSun"/>
          <w:lang w:eastAsia="zh-CN"/>
        </w:rPr>
        <w:t>Nsmf_PDUSession_UpdateSMContext</w:t>
      </w:r>
      <w:proofErr w:type="spellEnd"/>
      <w:r>
        <w:rPr>
          <w:rFonts w:eastAsia="SimSun"/>
          <w:lang w:eastAsia="zh-CN"/>
        </w:rPr>
        <w:t xml:space="preserve"> </w:t>
      </w:r>
      <w:r>
        <w:rPr>
          <w:lang w:eastAsia="zh-CN"/>
        </w:rPr>
        <w:t>(SM Context ID, N2 SM information)</w:t>
      </w:r>
      <w:r>
        <w:rPr>
          <w:lang w:eastAsia="ko-KR"/>
        </w:rPr>
        <w:t>.</w:t>
      </w:r>
    </w:p>
    <w:p w14:paraId="1137656C" w14:textId="77777777" w:rsidR="0075400F" w:rsidRDefault="0075400F" w:rsidP="0075400F">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53A8C38" w14:textId="77777777" w:rsidR="0075400F" w:rsidRDefault="0075400F" w:rsidP="0075400F">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220BBA" w14:textId="77777777" w:rsidR="0075400F" w:rsidRDefault="0075400F" w:rsidP="0075400F">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F2887B4" w14:textId="77777777" w:rsidR="0075400F" w:rsidRDefault="0075400F" w:rsidP="0075400F">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0EAF9E2" w14:textId="77777777" w:rsidR="0075400F" w:rsidRDefault="0075400F" w:rsidP="0075400F">
      <w:pPr>
        <w:pStyle w:val="B1"/>
        <w:rPr>
          <w:lang w:eastAsia="ko-KR"/>
        </w:rPr>
      </w:pPr>
      <w:r>
        <w:rPr>
          <w:lang w:eastAsia="ko-KR"/>
        </w:rPr>
        <w:tab/>
        <w:t>Based on the extended NAS-SM timer indication, the SMF shall use the extended NAS-SM timer setting for the UE as specified in TS 24.501 [25].</w:t>
      </w:r>
    </w:p>
    <w:p w14:paraId="51811676" w14:textId="77777777" w:rsidR="0075400F" w:rsidRDefault="0075400F" w:rsidP="0075400F">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0479205" w14:textId="77777777" w:rsidR="0075400F" w:rsidRDefault="0075400F" w:rsidP="0075400F">
      <w:pPr>
        <w:pStyle w:val="B1"/>
        <w:rPr>
          <w:lang w:eastAsia="ko-KR"/>
        </w:rPr>
      </w:pPr>
      <w:r>
        <w:rPr>
          <w:lang w:eastAsia="ko-KR"/>
        </w:rPr>
        <w:tab/>
        <w:t>Steps 2a to 7 are not invoked when the PDU Session Modification requires only action at a UPF (</w:t>
      </w:r>
      <w:proofErr w:type="gramStart"/>
      <w:r>
        <w:rPr>
          <w:lang w:eastAsia="ko-KR"/>
        </w:rPr>
        <w:t>e.g.</w:t>
      </w:r>
      <w:proofErr w:type="gramEnd"/>
      <w:r>
        <w:rPr>
          <w:lang w:eastAsia="ko-KR"/>
        </w:rPr>
        <w:t xml:space="preserve"> gating).</w:t>
      </w:r>
    </w:p>
    <w:p w14:paraId="34B9B75D" w14:textId="77777777" w:rsidR="0075400F" w:rsidRDefault="0075400F" w:rsidP="0075400F">
      <w:pPr>
        <w:pStyle w:val="B1"/>
        <w:rPr>
          <w:lang w:eastAsia="ko-KR"/>
        </w:rPr>
      </w:pPr>
      <w:r>
        <w:rPr>
          <w:lang w:eastAsia="ko-KR"/>
        </w:rPr>
        <w:t>2a.</w:t>
      </w:r>
      <w:r>
        <w:rPr>
          <w:lang w:eastAsia="ko-KR"/>
        </w:rPr>
        <w:tab/>
        <w:t>The SMF may update the UPF with N4 Rules related to new or modified QoS Flow(s).</w:t>
      </w:r>
    </w:p>
    <w:p w14:paraId="53BC33B1" w14:textId="77777777" w:rsidR="0075400F" w:rsidRDefault="0075400F" w:rsidP="0075400F">
      <w:pPr>
        <w:pStyle w:val="NO"/>
        <w:rPr>
          <w:lang w:eastAsia="ko-KR"/>
        </w:rPr>
      </w:pPr>
      <w:r>
        <w:rPr>
          <w:lang w:eastAsia="ko-KR"/>
        </w:rPr>
        <w:t>NOTE 2:</w:t>
      </w:r>
      <w:r>
        <w:rPr>
          <w:lang w:eastAsia="ko-KR"/>
        </w:rPr>
        <w:tab/>
        <w:t>This allows the UL packets with the QFI of a new or modified QoS Flow to be transferred.</w:t>
      </w:r>
    </w:p>
    <w:p w14:paraId="7617DD06" w14:textId="77777777" w:rsidR="0075400F" w:rsidRDefault="0075400F" w:rsidP="0075400F">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C871336" w14:textId="77777777" w:rsidR="0075400F" w:rsidRDefault="0075400F" w:rsidP="0075400F">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4F8C4F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6A973CD" w14:textId="77777777" w:rsidR="0075400F" w:rsidRDefault="0075400F" w:rsidP="0075400F">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6DCC562A" w14:textId="77777777" w:rsidR="0075400F" w:rsidRDefault="0075400F" w:rsidP="0075400F">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312692A"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4595D48" w14:textId="77777777" w:rsidR="0075400F" w:rsidRDefault="0075400F" w:rsidP="0075400F">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35C51A5" w14:textId="77777777" w:rsidR="0075400F" w:rsidRDefault="0075400F" w:rsidP="0075400F">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7B51383" w14:textId="77777777" w:rsidR="0075400F" w:rsidRDefault="0075400F" w:rsidP="0075400F">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8BA6A13" w14:textId="77777777" w:rsidR="0075400F" w:rsidRDefault="0075400F" w:rsidP="0075400F">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2841A71" w14:textId="77777777" w:rsidR="0075400F" w:rsidRDefault="0075400F" w:rsidP="0075400F">
      <w:pPr>
        <w:pStyle w:val="B1"/>
        <w:rPr>
          <w:lang w:eastAsia="ko-KR"/>
        </w:rPr>
      </w:pPr>
      <w:r>
        <w:rPr>
          <w:lang w:eastAsia="ko-KR"/>
        </w:rPr>
        <w:t>3a.</w:t>
      </w:r>
      <w:r>
        <w:rPr>
          <w:lang w:eastAsia="ko-KR"/>
        </w:rPr>
        <w:tab/>
        <w:t xml:space="preserve">For UE or AN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0F73C18" w14:textId="77777777" w:rsidR="0075400F" w:rsidRDefault="0075400F" w:rsidP="0075400F">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C90C6F" w14:textId="77777777" w:rsidR="0075400F" w:rsidRDefault="0075400F" w:rsidP="0075400F">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w:t>
      </w:r>
      <w:proofErr w:type="gramStart"/>
      <w:r>
        <w:rPr>
          <w:lang w:eastAsia="ko-KR"/>
        </w:rPr>
        <w:t>added, or</w:t>
      </w:r>
      <w:proofErr w:type="gramEnd"/>
      <w:r>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w:t>
      </w:r>
      <w:r>
        <w:rPr>
          <w:lang w:eastAsia="ko-KR"/>
        </w:rPr>
        <w:lastRenderedPageBreak/>
        <w:t xml:space="preserve">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EBC24" w14:textId="77777777" w:rsidR="0075400F" w:rsidRDefault="0075400F" w:rsidP="0075400F">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B490CC" w14:textId="77777777" w:rsidR="0075400F" w:rsidRDefault="0075400F" w:rsidP="0075400F">
      <w:pPr>
        <w:pStyle w:val="B1"/>
        <w:rPr>
          <w:lang w:eastAsia="zh-CN"/>
        </w:rPr>
      </w:pPr>
      <w:r>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Pr>
          <w:lang w:eastAsia="ko-KR"/>
        </w:rPr>
        <w:t>removed</w:t>
      </w:r>
      <w:proofErr w:type="gramEnd"/>
      <w:r>
        <w:rPr>
          <w:lang w:eastAsia="ko-KR"/>
        </w:rPr>
        <w:t xml:space="preserve"> or modified.</w:t>
      </w:r>
    </w:p>
    <w:p w14:paraId="7D23D0DA" w14:textId="77777777" w:rsidR="0075400F" w:rsidRDefault="0075400F" w:rsidP="0075400F">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2102704" w14:textId="77777777" w:rsidR="0075400F" w:rsidRDefault="0075400F" w:rsidP="0075400F">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0B5ACFB" w14:textId="77777777" w:rsidR="0075400F" w:rsidRDefault="0075400F" w:rsidP="0075400F">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B9DB91" w14:textId="77777777" w:rsidR="0075400F" w:rsidRDefault="0075400F" w:rsidP="0075400F">
      <w:pPr>
        <w:pStyle w:val="B1"/>
        <w:rPr>
          <w:lang w:eastAsia="zh-CN"/>
        </w:rPr>
      </w:pPr>
      <w:r>
        <w:rPr>
          <w:lang w:eastAsia="zh-CN"/>
        </w:rPr>
        <w:t>-</w:t>
      </w:r>
      <w:r>
        <w:rPr>
          <w:lang w:eastAsia="zh-CN"/>
        </w:rPr>
        <w:tab/>
        <w:t>SMF may provide the UE with per QoS-flow Non-3GPP QoS Assistance Information in the N1 SM container.</w:t>
      </w:r>
    </w:p>
    <w:p w14:paraId="19294755" w14:textId="77777777" w:rsidR="0075400F" w:rsidRDefault="0075400F" w:rsidP="0075400F">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5FA252E1" w14:textId="77777777" w:rsidR="0075400F" w:rsidRDefault="0075400F" w:rsidP="0075400F">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1527B1F" w14:textId="77777777" w:rsidR="0075400F" w:rsidRDefault="0075400F" w:rsidP="0075400F">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44A37FF" w14:textId="77777777" w:rsidR="0075400F" w:rsidRDefault="0075400F" w:rsidP="0075400F">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E52DC1F" w14:textId="77777777" w:rsidR="0075400F" w:rsidRDefault="0075400F" w:rsidP="0075400F">
      <w:pPr>
        <w:pStyle w:val="B1"/>
        <w:rPr>
          <w:lang w:eastAsia="zh-CN"/>
        </w:rPr>
      </w:pPr>
      <w:r>
        <w:rPr>
          <w:lang w:eastAsia="zh-CN"/>
        </w:rPr>
        <w:tab/>
        <w:t xml:space="preserve">The SMF indicates the request for QoS Monitoring for the QoS Flow according to the information received from the PCF in step 1b, or based on SMF local policy, </w:t>
      </w:r>
      <w:proofErr w:type="gramStart"/>
      <w:r>
        <w:rPr>
          <w:lang w:eastAsia="zh-CN"/>
        </w:rPr>
        <w:t>e.g.</w:t>
      </w:r>
      <w:proofErr w:type="gramEnd"/>
      <w:r>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3BD36ABA" w14:textId="77777777" w:rsidR="0075400F" w:rsidRDefault="0075400F" w:rsidP="0075400F">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8B236C4" w14:textId="77777777" w:rsidR="0075400F" w:rsidRDefault="0075400F" w:rsidP="0075400F">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w:t>
      </w:r>
      <w:proofErr w:type="gramStart"/>
      <w:r>
        <w:rPr>
          <w:lang w:eastAsia="ko-KR"/>
        </w:rPr>
        <w:t>e.g.</w:t>
      </w:r>
      <w:proofErr w:type="gramEnd"/>
      <w:r>
        <w:rPr>
          <w:lang w:eastAsia="ko-KR"/>
        </w:rPr>
        <w:t xml:space="preserve">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27EBC4D6" w14:textId="77777777" w:rsidR="0075400F" w:rsidRDefault="0075400F" w:rsidP="0075400F">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1AEB1219" w14:textId="77777777" w:rsidR="0075400F" w:rsidRDefault="0075400F" w:rsidP="0075400F">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7220014" w14:textId="77777777" w:rsidR="0075400F" w:rsidRDefault="0075400F" w:rsidP="0075400F">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7E69E58A" w14:textId="77777777" w:rsidR="0075400F" w:rsidRDefault="0075400F" w:rsidP="0075400F">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F97DD03" w14:textId="77777777" w:rsidR="0075400F" w:rsidRDefault="0075400F" w:rsidP="0075400F">
      <w:pPr>
        <w:pStyle w:val="B1"/>
      </w:pPr>
      <w:r>
        <w:tab/>
        <w:t>The (R)AN may consider the updated CN assisted RAN parameters tuning to reconfigure the AS parameters.</w:t>
      </w:r>
    </w:p>
    <w:p w14:paraId="40069BEC" w14:textId="77777777" w:rsidR="0075400F" w:rsidRDefault="0075400F" w:rsidP="0075400F">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89892C9" w14:textId="77777777" w:rsidR="0075400F" w:rsidRDefault="0075400F" w:rsidP="0075400F">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04411FE" w14:textId="77777777" w:rsidR="0075400F" w:rsidRDefault="0075400F" w:rsidP="0075400F">
      <w:pPr>
        <w:pStyle w:val="B1"/>
      </w:pPr>
      <w:r>
        <w:t>6.</w:t>
      </w:r>
      <w:r>
        <w:tab/>
        <w:t xml:space="preserve">The (R)AN may acknowledge N2 PDU Session Request by sending a N2 PDU Session Ack (N2 SM information (List of accepted/rejected QFI(s), AN Tunnel Info, PDU Session ID, Secondary RAT usage data, TL-Container, BAT offset, Periodicity),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t>e.g.</w:t>
      </w:r>
      <w:proofErr w:type="gramEnd"/>
      <w:r>
        <w:t xml:space="preserve"> due to the UE Integrity Protection Maximum Data Rate being exceeded. When receiving the request for QoS Monitoring, the (R)AN may indicate its rejection to perform QoS Monitoring, </w:t>
      </w:r>
      <w:proofErr w:type="gramStart"/>
      <w:r>
        <w:t>e.g.</w:t>
      </w:r>
      <w:proofErr w:type="gramEnd"/>
      <w:r>
        <w:t xml:space="preserve"> due to the (R)AN load condition.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E732977" w14:textId="77777777" w:rsidR="0075400F" w:rsidRDefault="0075400F" w:rsidP="0075400F">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0AC586" w14:textId="77777777" w:rsidR="0075400F" w:rsidRDefault="0075400F" w:rsidP="0075400F">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6F4872EE" w14:textId="77777777" w:rsidR="0075400F" w:rsidRDefault="0075400F" w:rsidP="0075400F">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96DF8B7" w14:textId="77777777" w:rsidR="0075400F" w:rsidRDefault="0075400F" w:rsidP="0075400F">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1AEB5FD2" w14:textId="636E5F5B" w:rsidR="0075400F" w:rsidRDefault="0075400F" w:rsidP="0075400F">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24" w:author="Qulacomm-Hong Cheng" w:date="2023-05-11T15:06:00Z">
        <w:r w:rsidR="002E2E36" w:rsidRPr="002E2E36">
          <w:t xml:space="preserve">If the UE is served by a MBSR, the AMF may also provide the Additional User Location Information received from the NG-RAN, as described in clause </w:t>
        </w:r>
        <w:r w:rsidR="002E2E36" w:rsidRPr="002E2E36">
          <w:rPr>
            <w:highlight w:val="yellow"/>
            <w:rPrChange w:id="25" w:author="Qulacomm-Hong Cheng" w:date="2023-05-11T15:06:00Z">
              <w:rPr/>
            </w:rPrChange>
          </w:rPr>
          <w:t>4.x.2</w:t>
        </w:r>
        <w:r w:rsidR="002E2E36" w:rsidRPr="002E2E36">
          <w:t>.</w:t>
        </w:r>
        <w:r w:rsidR="002E2E36">
          <w:t xml:space="preserve"> </w:t>
        </w:r>
      </w:ins>
      <w:r>
        <w:t xml:space="preserve">The SMF replies with a </w:t>
      </w:r>
      <w:proofErr w:type="spellStart"/>
      <w:r>
        <w:t>Nsmf_PDUSession_UpdateSMContext</w:t>
      </w:r>
      <w:proofErr w:type="spellEnd"/>
      <w:r>
        <w:t xml:space="preserve"> Response.</w:t>
      </w:r>
    </w:p>
    <w:p w14:paraId="52C7BEE0" w14:textId="77777777" w:rsidR="0075400F" w:rsidRDefault="0075400F" w:rsidP="0075400F">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53F26B12" w14:textId="77777777" w:rsidR="0075400F" w:rsidRDefault="0075400F" w:rsidP="0075400F">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16026743" w14:textId="77777777" w:rsidR="0075400F" w:rsidRDefault="0075400F" w:rsidP="0075400F">
      <w:pPr>
        <w:pStyle w:val="B1"/>
      </w:pPr>
      <w:r>
        <w:t>8.</w:t>
      </w:r>
      <w:r>
        <w:tab/>
        <w:t>The SMF may update N4 session of the UPF(s) that are involved by the PDU Session Modification by sending N4 Session Modification Request message to the UPF (see NOTE 3).</w:t>
      </w:r>
    </w:p>
    <w:p w14:paraId="75402105" w14:textId="77777777" w:rsidR="0075400F" w:rsidRDefault="0075400F" w:rsidP="0075400F">
      <w:pPr>
        <w:pStyle w:val="B1"/>
        <w:rPr>
          <w:lang w:eastAsia="zh-CN"/>
        </w:rPr>
      </w:pPr>
      <w:r>
        <w:rPr>
          <w:lang w:eastAsia="zh-CN"/>
        </w:rPr>
        <w:tab/>
        <w:t>The SMF may update the UPF with N4 Rules related to new, modified or removed QoS Flow(s), unless it was done already in step 2a.</w:t>
      </w:r>
    </w:p>
    <w:p w14:paraId="383FB90C" w14:textId="77777777" w:rsidR="0075400F" w:rsidRDefault="0075400F" w:rsidP="0075400F">
      <w:pPr>
        <w:pStyle w:val="B1"/>
        <w:rPr>
          <w:lang w:eastAsia="zh-CN"/>
        </w:rPr>
      </w:pPr>
      <w:r>
        <w:rPr>
          <w:lang w:eastAsia="ko-KR"/>
        </w:rPr>
        <w:t>NOTE 4:</w:t>
      </w:r>
      <w:r>
        <w:rPr>
          <w:lang w:eastAsia="ko-KR"/>
        </w:rPr>
        <w:tab/>
      </w:r>
      <w:r>
        <w:t>This allows the DL packets of the new or modified QoS Flow to be transferred.</w:t>
      </w:r>
    </w:p>
    <w:p w14:paraId="7FAAE17D" w14:textId="77777777" w:rsidR="0075400F" w:rsidRDefault="0075400F" w:rsidP="0075400F">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997A56" w14:textId="77777777" w:rsidR="0075400F" w:rsidRDefault="0075400F" w:rsidP="0075400F">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6FF70DE1" w14:textId="77777777" w:rsidR="0075400F" w:rsidRDefault="0075400F" w:rsidP="0075400F">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3DC6C5E" w14:textId="77777777" w:rsidR="0075400F" w:rsidRDefault="0075400F" w:rsidP="0075400F">
      <w:pPr>
        <w:pStyle w:val="B1"/>
      </w:pPr>
      <w:r>
        <w:t>9.</w:t>
      </w:r>
      <w:r>
        <w:tab/>
        <w:t>The UE acknowledges the PDU Session Modification Command by sending a NAS message (PDU Session ID, N1 SM container (PDU Session Modification Command Ack, [Port Management Information Container])) message.</w:t>
      </w:r>
    </w:p>
    <w:p w14:paraId="6A364742" w14:textId="77777777" w:rsidR="0075400F" w:rsidRDefault="0075400F" w:rsidP="0075400F">
      <w:pPr>
        <w:pStyle w:val="B1"/>
      </w:pPr>
      <w:r>
        <w:t>10.</w:t>
      </w:r>
      <w:r>
        <w:tab/>
        <w:t>The (R)AN forwards the NAS message to the AMF.</w:t>
      </w:r>
    </w:p>
    <w:p w14:paraId="3F58AB95" w14:textId="29B956F4" w:rsidR="0075400F" w:rsidRDefault="0075400F" w:rsidP="0075400F">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w:t>
      </w:r>
      <w:ins w:id="26" w:author="Qulacomm-Hong Cheng" w:date="2023-05-11T15:07:00Z">
        <w:r w:rsidR="004176AC" w:rsidRPr="004176AC">
          <w:t xml:space="preserve">If the UE is served by a MBSR, the AMF may also provide the Additional User Location Information received from the NG-RAN, as described in clause </w:t>
        </w:r>
        <w:r w:rsidR="004176AC" w:rsidRPr="00D9538E">
          <w:rPr>
            <w:highlight w:val="yellow"/>
            <w:rPrChange w:id="27" w:author="Qulacomm-Hong Cheng" w:date="2023-05-11T15:08:00Z">
              <w:rPr/>
            </w:rPrChange>
          </w:rPr>
          <w:t>4.x.2</w:t>
        </w:r>
        <w:r w:rsidR="004176AC" w:rsidRPr="004176AC">
          <w:t>.</w:t>
        </w:r>
        <w:r w:rsidR="00D9538E">
          <w:t xml:space="preserve"> </w:t>
        </w:r>
      </w:ins>
      <w:r>
        <w:t xml:space="preserve">The SMF replies with a </w:t>
      </w:r>
      <w:proofErr w:type="spellStart"/>
      <w:r>
        <w:t>Nsmf_PDUSession_UpdateSMContext</w:t>
      </w:r>
      <w:proofErr w:type="spellEnd"/>
      <w:r>
        <w:t xml:space="preserve"> Response.</w:t>
      </w:r>
    </w:p>
    <w:p w14:paraId="47BB4F97" w14:textId="77777777" w:rsidR="0075400F" w:rsidRDefault="0075400F" w:rsidP="0075400F">
      <w:pPr>
        <w:pStyle w:val="B1"/>
      </w:pPr>
      <w:r>
        <w:tab/>
        <w:t>If the SMF initiated modification is to delete QoS Flows (</w:t>
      </w:r>
      <w:proofErr w:type="gramStart"/>
      <w:r>
        <w:t>e.g.</w:t>
      </w:r>
      <w:proofErr w:type="gramEnd"/>
      <w:r>
        <w:t xml:space="preserve"> triggered by PCF) which do not include QoS Flow associated with the default QoS rule and the SMF does not receive response from the UE, the SMF marks that the status of those QoS Flows is to be synchronized with the UE.</w:t>
      </w:r>
    </w:p>
    <w:p w14:paraId="77E9333C" w14:textId="77777777" w:rsidR="0075400F" w:rsidRDefault="0075400F" w:rsidP="0075400F">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w:t>
      </w:r>
      <w:r>
        <w:lastRenderedPageBreak/>
        <w:t>groups to the TN CNC. The TN CNC uses the merged stream requirements as input to select respective path(s) and calculate schedules in TN.</w:t>
      </w:r>
    </w:p>
    <w:p w14:paraId="485F8DC4" w14:textId="77777777" w:rsidR="0075400F" w:rsidRDefault="0075400F" w:rsidP="0075400F">
      <w:pPr>
        <w:pStyle w:val="B1"/>
      </w:pPr>
      <w:r>
        <w:tab/>
        <w:t>Based on the results, the TN CNC provides a Status group that contains the merged end station communication-configuration back to the SMF/CUC.</w:t>
      </w:r>
    </w:p>
    <w:p w14:paraId="14CE738B" w14:textId="77777777" w:rsidR="0075400F" w:rsidRDefault="0075400F" w:rsidP="0075400F">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4F335F15" w14:textId="77777777" w:rsidR="0075400F" w:rsidRDefault="0075400F" w:rsidP="0075400F">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w:t>
      </w:r>
      <w:proofErr w:type="gramStart"/>
      <w:r>
        <w:t>example</w:t>
      </w:r>
      <w:proofErr w:type="gramEnd"/>
      <w:r>
        <w:t xml:space="preserv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00D37C54" w14:textId="77777777" w:rsidR="0075400F" w:rsidRDefault="0075400F" w:rsidP="0075400F">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C5551DF" w14:textId="77777777" w:rsidR="0075400F" w:rsidRDefault="0075400F" w:rsidP="0075400F">
      <w:pPr>
        <w:pStyle w:val="B1"/>
        <w:rPr>
          <w:lang w:eastAsia="en-GB"/>
        </w:rPr>
      </w:pPr>
      <w:r>
        <w:rPr>
          <w:lang w:eastAsia="ko-KR"/>
        </w:rPr>
        <w:tab/>
        <w:t xml:space="preserve">SMF notifies any entity that has subscribed to </w:t>
      </w:r>
      <w:r>
        <w:t>User Location Information related with PDU Session change.</w:t>
      </w:r>
    </w:p>
    <w:p w14:paraId="0032AA10" w14:textId="77777777" w:rsidR="0075400F" w:rsidRDefault="0075400F" w:rsidP="0075400F">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B2E2C8" w14:textId="77777777" w:rsidR="0075400F" w:rsidRDefault="0075400F" w:rsidP="0075400F">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6CC797E5" w14:textId="2560AC0B" w:rsidR="0075400F" w:rsidRPr="0042466D" w:rsidRDefault="0075400F" w:rsidP="007540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C7E3BC4" w14:textId="77777777" w:rsidR="00290FDC" w:rsidRDefault="00290FDC" w:rsidP="00290FDC">
      <w:pPr>
        <w:pStyle w:val="Heading4"/>
        <w:rPr>
          <w:lang w:eastAsia="ko-KR"/>
        </w:rPr>
      </w:pPr>
      <w:bookmarkStart w:id="28" w:name="_Toc20203984"/>
      <w:bookmarkStart w:id="29" w:name="_Toc27894670"/>
      <w:bookmarkStart w:id="30" w:name="_Toc36191737"/>
      <w:bookmarkStart w:id="31" w:name="_Toc45192823"/>
      <w:bookmarkStart w:id="32" w:name="_Toc47592455"/>
      <w:bookmarkStart w:id="33" w:name="_Toc51834536"/>
      <w:bookmarkStart w:id="34" w:name="_Toc131527812"/>
      <w:r>
        <w:rPr>
          <w:lang w:eastAsia="ko-KR"/>
        </w:rPr>
        <w:t>4.3.4.2</w:t>
      </w:r>
      <w:r>
        <w:rPr>
          <w:lang w:eastAsia="ko-KR"/>
        </w:rPr>
        <w:tab/>
        <w:t>UE or network requested PDU Session Release for Non-Roaming and Roaming with Local Breakout</w:t>
      </w:r>
      <w:bookmarkEnd w:id="28"/>
      <w:bookmarkEnd w:id="29"/>
      <w:bookmarkEnd w:id="30"/>
      <w:bookmarkEnd w:id="31"/>
      <w:bookmarkEnd w:id="32"/>
      <w:bookmarkEnd w:id="33"/>
      <w:bookmarkEnd w:id="34"/>
    </w:p>
    <w:p w14:paraId="31C796A9" w14:textId="77777777" w:rsidR="00290FDC" w:rsidRDefault="00290FDC" w:rsidP="00290FDC">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50EB9DAC" w14:textId="77777777" w:rsidR="00290FDC" w:rsidRDefault="00290FDC" w:rsidP="00290FDC">
      <w:pPr>
        <w:pStyle w:val="TH"/>
        <w:rPr>
          <w:lang w:eastAsia="en-GB"/>
        </w:rPr>
      </w:pPr>
      <w:r>
        <w:rPr>
          <w:rFonts w:eastAsia="Times New Roman"/>
          <w:lang w:eastAsia="en-GB"/>
        </w:rPr>
        <w:object w:dxaOrig="9060" w:dyaOrig="11745" w14:anchorId="7FDEAC20">
          <v:shape id="_x0000_i1027" type="#_x0000_t75" style="width:452.9pt;height:587.4pt" o:ole="">
            <v:imagedata r:id="rId19" o:title=""/>
          </v:shape>
          <o:OLEObject Type="Embed" ProgID="Visio.Drawing.15" ShapeID="_x0000_i1027" DrawAspect="Content" ObjectID="_1745405997" r:id="rId20"/>
        </w:object>
      </w:r>
    </w:p>
    <w:p w14:paraId="7A0CA5E0" w14:textId="77777777" w:rsidR="00290FDC" w:rsidRDefault="00290FDC" w:rsidP="00290FDC">
      <w:pPr>
        <w:pStyle w:val="TF"/>
      </w:pPr>
      <w:r>
        <w:t>Figure 4.3.4.2-1: UE or network requested PDU Session Release for non-roaming and roaming with local breakout</w:t>
      </w:r>
    </w:p>
    <w:p w14:paraId="52446CC6" w14:textId="77777777" w:rsidR="00290FDC" w:rsidRDefault="00290FDC" w:rsidP="00290FDC">
      <w:pPr>
        <w:pStyle w:val="B1"/>
        <w:rPr>
          <w:lang w:eastAsia="ko-KR"/>
        </w:rPr>
      </w:pPr>
      <w:r>
        <w:rPr>
          <w:lang w:eastAsia="ko-KR"/>
        </w:rPr>
        <w:t>1.</w:t>
      </w:r>
      <w:r>
        <w:rPr>
          <w:lang w:eastAsia="ko-KR"/>
        </w:rPr>
        <w:tab/>
        <w:t>The procedure is triggered by one of the following events:</w:t>
      </w:r>
    </w:p>
    <w:p w14:paraId="260DBF13" w14:textId="19B6E205" w:rsidR="00290FDC" w:rsidRDefault="00290FDC" w:rsidP="00290FDC">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The AMF invokes the </w:t>
      </w:r>
      <w:proofErr w:type="spellStart"/>
      <w:r>
        <w:rPr>
          <w:lang w:eastAsia="ko-KR"/>
        </w:rPr>
        <w:t>Nsmf_PDUSession_UpdateSMContext</w:t>
      </w:r>
      <w:proofErr w:type="spellEnd"/>
      <w:r>
        <w:rPr>
          <w:lang w:eastAsia="ko-KR"/>
        </w:rPr>
        <w:t xml:space="preserve"> service operation and provides the N1 SM </w:t>
      </w:r>
      <w:r>
        <w:rPr>
          <w:lang w:eastAsia="ko-KR"/>
        </w:rPr>
        <w:lastRenderedPageBreak/>
        <w:t xml:space="preserve">container to the SMF together with </w:t>
      </w:r>
      <w:r>
        <w:rPr>
          <w:lang w:eastAsia="zh-CN"/>
        </w:rPr>
        <w:t>User Location Information (ULI) received from the (R)</w:t>
      </w:r>
      <w:r>
        <w:rPr>
          <w:lang w:eastAsia="ko-KR"/>
        </w:rPr>
        <w:t>AN.</w:t>
      </w:r>
      <w:ins w:id="35" w:author="Qulacomm-Hong Cheng" w:date="2023-05-11T14:35:00Z">
        <w:r w:rsidR="00141853">
          <w:rPr>
            <w:lang w:eastAsia="ko-KR"/>
          </w:rPr>
          <w:t xml:space="preserve"> </w:t>
        </w:r>
        <w:r w:rsidR="00634F49" w:rsidRPr="00634F49">
          <w:rPr>
            <w:lang w:eastAsia="ko-KR"/>
          </w:rPr>
          <w:t xml:space="preserve">If the UE is served by a MBSR, the AMF </w:t>
        </w:r>
      </w:ins>
      <w:ins w:id="36" w:author="Qulacomm-Hong Cheng" w:date="2023-05-11T14:55:00Z">
        <w:r w:rsidR="00BB77BA">
          <w:rPr>
            <w:lang w:eastAsia="ko-KR"/>
          </w:rPr>
          <w:t xml:space="preserve">also </w:t>
        </w:r>
      </w:ins>
      <w:ins w:id="37" w:author="Qulacomm-Hong Cheng" w:date="2023-05-11T14:36:00Z">
        <w:r w:rsidR="00634F49">
          <w:rPr>
            <w:lang w:eastAsia="ko-KR"/>
          </w:rPr>
          <w:t>provide</w:t>
        </w:r>
      </w:ins>
      <w:ins w:id="38" w:author="Qulacomm-Hong Cheng" w:date="2023-05-11T14:55:00Z">
        <w:r w:rsidR="00BB77BA">
          <w:rPr>
            <w:lang w:eastAsia="ko-KR"/>
          </w:rPr>
          <w:t>s</w:t>
        </w:r>
      </w:ins>
      <w:ins w:id="39" w:author="Qulacomm-Hong Cheng" w:date="2023-05-11T14:35:00Z">
        <w:r w:rsidR="00634F49" w:rsidRPr="00634F49">
          <w:rPr>
            <w:lang w:eastAsia="ko-KR"/>
          </w:rPr>
          <w:t xml:space="preserve"> the Additional User Location Information</w:t>
        </w:r>
      </w:ins>
      <w:ins w:id="40" w:author="Qulacomm-Hong Cheng" w:date="2023-05-11T14:36:00Z">
        <w:r w:rsidR="00634F49">
          <w:rPr>
            <w:lang w:eastAsia="ko-KR"/>
          </w:rPr>
          <w:t xml:space="preserve"> </w:t>
        </w:r>
      </w:ins>
      <w:ins w:id="41" w:author="Qulacomm-Hong Cheng" w:date="2023-05-11T14:54:00Z">
        <w:r w:rsidR="00A613D1">
          <w:rPr>
            <w:lang w:eastAsia="ko-KR"/>
          </w:rPr>
          <w:t xml:space="preserve">received </w:t>
        </w:r>
      </w:ins>
      <w:ins w:id="42" w:author="Qulacomm-Hong Cheng" w:date="2023-05-11T14:36:00Z">
        <w:r w:rsidR="00634F49">
          <w:rPr>
            <w:lang w:eastAsia="ko-KR"/>
          </w:rPr>
          <w:t xml:space="preserve">from the </w:t>
        </w:r>
        <w:r w:rsidR="003B0F4D">
          <w:rPr>
            <w:lang w:eastAsia="ko-KR"/>
          </w:rPr>
          <w:t>NG-RAN</w:t>
        </w:r>
      </w:ins>
      <w:ins w:id="43" w:author="Qulacomm-Hong Cheng" w:date="2023-05-11T14:35:00Z">
        <w:r w:rsidR="00634F49" w:rsidRPr="00634F49">
          <w:rPr>
            <w:lang w:eastAsia="ko-KR"/>
          </w:rPr>
          <w:t xml:space="preserve">, as described in clause </w:t>
        </w:r>
        <w:r w:rsidR="00634F49" w:rsidRPr="003B0F4D">
          <w:rPr>
            <w:highlight w:val="yellow"/>
            <w:lang w:eastAsia="ko-KR"/>
            <w:rPrChange w:id="44" w:author="Qulacomm-Hong Cheng" w:date="2023-05-11T14:36:00Z">
              <w:rPr>
                <w:lang w:eastAsia="ko-KR"/>
              </w:rPr>
            </w:rPrChange>
          </w:rPr>
          <w:t>4.x.2</w:t>
        </w:r>
        <w:r w:rsidR="00634F49" w:rsidRPr="00634F49">
          <w:rPr>
            <w:lang w:eastAsia="ko-KR"/>
          </w:rPr>
          <w:t>.</w:t>
        </w:r>
      </w:ins>
    </w:p>
    <w:p w14:paraId="7867F8E4" w14:textId="77777777" w:rsidR="00290FDC" w:rsidRDefault="00290FDC" w:rsidP="00290FDC">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7C43D7C" w14:textId="77777777" w:rsidR="00290FDC" w:rsidRDefault="00290FDC" w:rsidP="00290FDC">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4E77A539" w14:textId="77777777" w:rsidR="00290FDC" w:rsidRDefault="00290FDC" w:rsidP="00290FDC">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F0A5A1D" w14:textId="77777777" w:rsidR="00290FDC" w:rsidRDefault="00290FDC" w:rsidP="00290FDC">
      <w:pPr>
        <w:pStyle w:val="B2"/>
        <w:rPr>
          <w:lang w:eastAsia="ko-KR"/>
        </w:rPr>
      </w:pPr>
      <w:r>
        <w:rPr>
          <w:lang w:eastAsia="ko-KR"/>
        </w:rPr>
        <w:t>1d.</w:t>
      </w:r>
      <w:r>
        <w:rPr>
          <w:lang w:eastAsia="ko-KR"/>
        </w:rPr>
        <w:tab/>
        <w:t xml:space="preserve">(R)AN may decide to indicate to the SMF that the PDU Session related resource is released, </w:t>
      </w:r>
      <w:proofErr w:type="gramStart"/>
      <w:r>
        <w:rPr>
          <w:lang w:eastAsia="ko-KR"/>
        </w:rPr>
        <w:t>e.g.</w:t>
      </w:r>
      <w:proofErr w:type="gramEnd"/>
      <w:r>
        <w:rPr>
          <w:lang w:eastAsia="ko-KR"/>
        </w:rPr>
        <w:t xml:space="preserve"> when all the QoS Flow(s) of the PDU Session are released.</w:t>
      </w:r>
    </w:p>
    <w:p w14:paraId="2B3005A5" w14:textId="77777777" w:rsidR="00290FDC" w:rsidRDefault="00290FDC" w:rsidP="00290FDC">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C554F20" w14:textId="77777777" w:rsidR="00290FDC" w:rsidRDefault="00290FDC" w:rsidP="00290FDC">
      <w:pPr>
        <w:pStyle w:val="B2"/>
        <w:rPr>
          <w:lang w:eastAsia="ko-KR"/>
        </w:rPr>
      </w:pPr>
      <w:r>
        <w:rPr>
          <w:lang w:eastAsia="ko-KR"/>
        </w:rPr>
        <w:t>1e.</w:t>
      </w:r>
      <w:r>
        <w:rPr>
          <w:lang w:eastAsia="ko-KR"/>
        </w:rPr>
        <w:tab/>
        <w:t>(PDU Session Release initiated by the SMF).</w:t>
      </w:r>
    </w:p>
    <w:p w14:paraId="1FC963B5" w14:textId="77777777" w:rsidR="00290FDC" w:rsidRDefault="00290FDC" w:rsidP="00290FDC">
      <w:pPr>
        <w:pStyle w:val="B2"/>
        <w:rPr>
          <w:lang w:eastAsia="ko-KR"/>
        </w:rPr>
      </w:pPr>
      <w:r>
        <w:rPr>
          <w:lang w:eastAsia="ko-KR"/>
        </w:rPr>
        <w:tab/>
        <w:t>The SMF may decide to release a PDU Session under the following scenarios:</w:t>
      </w:r>
    </w:p>
    <w:p w14:paraId="0C02CB95" w14:textId="77777777" w:rsidR="00290FDC" w:rsidRDefault="00290FDC" w:rsidP="00290FDC">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6248C8C7" w14:textId="77777777" w:rsidR="00290FDC" w:rsidRDefault="00290FDC" w:rsidP="00290FDC">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1D4B563C" w14:textId="77777777" w:rsidR="00290FDC" w:rsidRDefault="00290FDC" w:rsidP="00290FDC">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6E37EA66" w14:textId="77777777" w:rsidR="00290FDC" w:rsidRDefault="00290FDC" w:rsidP="00290FDC">
      <w:pPr>
        <w:pStyle w:val="B3"/>
        <w:rPr>
          <w:lang w:eastAsia="ko-KR"/>
        </w:rPr>
      </w:pPr>
      <w:r>
        <w:rPr>
          <w:lang w:eastAsia="zh-CN"/>
        </w:rPr>
        <w:t>-</w:t>
      </w:r>
      <w:r>
        <w:rPr>
          <w:lang w:eastAsia="zh-CN"/>
        </w:rPr>
        <w:tab/>
      </w:r>
      <w:r>
        <w:rPr>
          <w:lang w:eastAsia="ko-KR"/>
        </w:rPr>
        <w:t>Based on locally configured policy (</w:t>
      </w:r>
      <w:proofErr w:type="gramStart"/>
      <w:r>
        <w:rPr>
          <w:lang w:eastAsia="ko-KR"/>
        </w:rPr>
        <w:t>e.g.</w:t>
      </w:r>
      <w:proofErr w:type="gramEnd"/>
      <w:r>
        <w:rPr>
          <w:lang w:eastAsia="ko-KR"/>
        </w:rPr>
        <w:t xml:space="preserve"> the release procedure may be related with the UPF re-allocation for SSC mode 2 / mode 3)</w:t>
      </w:r>
      <w:r>
        <w:rPr>
          <w:lang w:eastAsia="zh-CN"/>
        </w:rPr>
        <w:t>;</w:t>
      </w:r>
    </w:p>
    <w:p w14:paraId="72284A81" w14:textId="77777777" w:rsidR="00290FDC" w:rsidRDefault="00290FDC" w:rsidP="00290FDC">
      <w:pPr>
        <w:pStyle w:val="B3"/>
        <w:rPr>
          <w:lang w:eastAsia="ko-KR"/>
        </w:rPr>
      </w:pPr>
      <w:r>
        <w:rPr>
          <w:lang w:eastAsia="ko-KR"/>
        </w:rPr>
        <w:t>-</w:t>
      </w:r>
      <w:r>
        <w:rPr>
          <w:lang w:eastAsia="ko-KR"/>
        </w:rPr>
        <w:tab/>
        <w:t>If the SMF is notified by the (R)AN that the PDU Session resource establishment has failed during mobility procedure; or</w:t>
      </w:r>
    </w:p>
    <w:p w14:paraId="0EBF3605" w14:textId="77777777" w:rsidR="00290FDC" w:rsidRDefault="00290FDC" w:rsidP="00290FDC">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8881ABB" w14:textId="77777777" w:rsidR="00290FDC" w:rsidRDefault="00290FDC" w:rsidP="00290FDC">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78766B9F" w14:textId="77777777" w:rsidR="00290FDC" w:rsidRDefault="00290FDC" w:rsidP="00290FDC">
      <w:pPr>
        <w:pStyle w:val="B1"/>
        <w:rPr>
          <w:lang w:eastAsia="ko-KR"/>
        </w:rPr>
      </w:pPr>
      <w:r>
        <w:rPr>
          <w:lang w:eastAsia="ko-KR"/>
        </w:rPr>
        <w:tab/>
        <w:t>If the SMF receives one of the triggers in step 1a, 1b, 1c, 1e, or 1f, the SMF starts PDU Session Release procedure.</w:t>
      </w:r>
    </w:p>
    <w:p w14:paraId="720B9DFB" w14:textId="77777777" w:rsidR="00290FDC" w:rsidRDefault="00290FDC" w:rsidP="00290FDC">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42B8A3B0" w14:textId="77777777" w:rsidR="00290FDC" w:rsidRDefault="00290FDC" w:rsidP="00290FDC">
      <w:pPr>
        <w:pStyle w:val="B2"/>
        <w:rPr>
          <w:lang w:eastAsia="ko-KR"/>
        </w:rPr>
      </w:pPr>
      <w:r>
        <w:rPr>
          <w:lang w:eastAsia="ko-KR"/>
        </w:rPr>
        <w:t>2a.</w:t>
      </w:r>
      <w:r>
        <w:rPr>
          <w:lang w:eastAsia="ko-KR"/>
        </w:rPr>
        <w:tab/>
        <w:t>The SMF sends an N4 Session Release Request (N4 Session ID) message to the UPF</w:t>
      </w:r>
      <w:r>
        <w:rPr>
          <w:rFonts w:eastAsia="SimSun"/>
          <w:lang w:eastAsia="ko-KR"/>
        </w:rPr>
        <w:t xml:space="preserve">(s) </w:t>
      </w:r>
      <w:r>
        <w:rPr>
          <w:rFonts w:eastAsia="SimSun"/>
          <w:lang w:eastAsia="zh-CN"/>
        </w:rPr>
        <w:t>of the PDU Session</w:t>
      </w:r>
      <w:r>
        <w:rPr>
          <w:lang w:eastAsia="ko-KR"/>
        </w:rPr>
        <w:t>. The UPF(s) shall drop any remaining packets of the PDU Session and release all tunnel resource and contexts associated with the N4 Session.</w:t>
      </w:r>
    </w:p>
    <w:p w14:paraId="406C7A5E" w14:textId="77777777" w:rsidR="00290FDC" w:rsidRDefault="00290FDC" w:rsidP="00290FDC">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1C9F436A" w14:textId="77777777" w:rsidR="00290FDC" w:rsidRDefault="00290FDC" w:rsidP="00290FDC">
      <w:pPr>
        <w:pStyle w:val="B2"/>
        <w:rPr>
          <w:lang w:eastAsia="en-GB"/>
        </w:rPr>
      </w:pPr>
      <w:r>
        <w:tab/>
        <w:t>The UPF includes Small Data Rate Control Status if the PDU Session used Small Data Rate Control.</w:t>
      </w:r>
    </w:p>
    <w:p w14:paraId="24E9F620" w14:textId="77777777" w:rsidR="00290FDC" w:rsidRDefault="00290FDC" w:rsidP="00290FDC">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E940171" w14:textId="77777777" w:rsidR="00290FDC" w:rsidRDefault="00290FDC" w:rsidP="00290FDC">
      <w:pPr>
        <w:pStyle w:val="NO"/>
      </w:pPr>
      <w:r>
        <w:t>NOTE 3:</w:t>
      </w:r>
      <w:r>
        <w:tab/>
        <w:t>If there are multiple UPFs associated with the PDU Session (</w:t>
      </w:r>
      <w:proofErr w:type="gramStart"/>
      <w:r>
        <w:t>e.g.</w:t>
      </w:r>
      <w:proofErr w:type="gramEnd"/>
      <w:r>
        <w:t xml:space="preserve">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4F082165" w14:textId="77777777" w:rsidR="00290FDC" w:rsidRDefault="00290FDC" w:rsidP="00290FDC">
      <w:pPr>
        <w:pStyle w:val="B1"/>
        <w:rPr>
          <w:lang w:eastAsia="ko-KR"/>
        </w:rPr>
      </w:pPr>
      <w:r>
        <w:rPr>
          <w:lang w:eastAsia="ko-KR"/>
        </w:rPr>
        <w:t>3</w:t>
      </w:r>
      <w:r>
        <w:rPr>
          <w:lang w:eastAsia="ko-KR"/>
        </w:rPr>
        <w:tab/>
        <w:t xml:space="preserve">If the PDU Session Release is initiated by the PCF and SMF and the SMF has been notified by the AMF that UE is unreachable, </w:t>
      </w:r>
      <w:proofErr w:type="gramStart"/>
      <w:r>
        <w:rPr>
          <w:lang w:eastAsia="ko-KR"/>
        </w:rPr>
        <w:t>e.g.</w:t>
      </w:r>
      <w:proofErr w:type="gramEnd"/>
      <w:r>
        <w:rPr>
          <w:lang w:eastAsia="ko-KR"/>
        </w:rPr>
        <w:t xml:space="preserve">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05F5F543" w14:textId="77777777" w:rsidR="00290FDC" w:rsidRDefault="00290FDC" w:rsidP="00290FDC">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Pr>
          <w:lang w:eastAsia="ko-KR"/>
        </w:rPr>
        <w:t>e.g.</w:t>
      </w:r>
      <w:proofErr w:type="gramEnd"/>
      <w:r>
        <w:rPr>
          <w:lang w:eastAsia="ko-KR"/>
        </w:rPr>
        <w:t xml:space="preserve"> when procedures related with SSC mode 2 are invoked).</w:t>
      </w:r>
    </w:p>
    <w:p w14:paraId="47CECF73" w14:textId="77777777" w:rsidR="00290FDC" w:rsidRDefault="00290FDC" w:rsidP="00290FDC">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3F94CE3" w14:textId="77777777" w:rsidR="00290FDC" w:rsidRDefault="00290FDC" w:rsidP="00290FDC">
      <w:pPr>
        <w:pStyle w:val="NO"/>
      </w:pPr>
      <w:r>
        <w:t>NOTE 4:</w:t>
      </w:r>
      <w:r>
        <w:tab/>
        <w:t>SSC modes are defined in clause 5.6.9 of TS 23.501 [2].</w:t>
      </w:r>
    </w:p>
    <w:p w14:paraId="6E077FB2" w14:textId="77777777" w:rsidR="00290FDC" w:rsidRDefault="00290FDC" w:rsidP="00290FDC">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30BACAB3" w14:textId="77777777" w:rsidR="00290FDC" w:rsidRDefault="00290FDC" w:rsidP="00290FDC">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8FEF266" w14:textId="77777777" w:rsidR="00290FDC" w:rsidRDefault="00290FDC" w:rsidP="00290FDC">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7A5DD77" w14:textId="77777777" w:rsidR="00290FDC" w:rsidRDefault="00290FDC" w:rsidP="00290FDC">
      <w:pPr>
        <w:pStyle w:val="B1"/>
        <w:rPr>
          <w:lang w:eastAsia="ko-KR"/>
        </w:rPr>
      </w:pPr>
      <w:r>
        <w:rPr>
          <w:lang w:eastAsia="ko-KR"/>
        </w:rPr>
        <w:tab/>
        <w:t>The "skip indicator" tells the AMF whether it may skip sending the N1 SM container to the UE (</w:t>
      </w:r>
      <w:proofErr w:type="gramStart"/>
      <w:r>
        <w:rPr>
          <w:lang w:eastAsia="ko-KR"/>
        </w:rPr>
        <w:t>e.g.</w:t>
      </w:r>
      <w:proofErr w:type="gramEnd"/>
      <w:r>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712DF0B9" w14:textId="77777777" w:rsidR="00290FDC" w:rsidRDefault="00290FDC" w:rsidP="00290FDC">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0A78E8E3" w14:textId="77777777" w:rsidR="00290FDC" w:rsidRDefault="00290FDC" w:rsidP="00290FDC">
      <w:pPr>
        <w:pStyle w:val="B1"/>
        <w:rPr>
          <w:lang w:eastAsia="ko-KR"/>
        </w:rPr>
      </w:pPr>
      <w:r>
        <w:rPr>
          <w:lang w:eastAsia="ko-KR"/>
        </w:rPr>
        <w:t>3c.</w:t>
      </w:r>
      <w:r>
        <w:rPr>
          <w:lang w:eastAsia="ko-KR"/>
        </w:rPr>
        <w:tab/>
        <w:t xml:space="preserve">If the PDU Session Release is initiated by the AMF in step 1c, </w:t>
      </w:r>
      <w:proofErr w:type="gramStart"/>
      <w:r>
        <w:rPr>
          <w:lang w:eastAsia="ko-KR"/>
        </w:rPr>
        <w:t>i.e.</w:t>
      </w:r>
      <w:proofErr w:type="gramEnd"/>
      <w:r>
        <w:rPr>
          <w:lang w:eastAsia="ko-KR"/>
        </w:rPr>
        <w:t xml:space="preserv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B8B13B8" w14:textId="77777777" w:rsidR="00290FDC" w:rsidRDefault="00290FDC" w:rsidP="00290FDC">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01807016" w14:textId="77777777" w:rsidR="00290FDC" w:rsidRDefault="00290FDC" w:rsidP="00290FDC">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3758A13B" w14:textId="77777777" w:rsidR="00290FDC" w:rsidRDefault="00290FDC" w:rsidP="00290FDC">
      <w:pPr>
        <w:pStyle w:val="B1"/>
        <w:rPr>
          <w:lang w:eastAsia="ko-KR"/>
        </w:rPr>
      </w:pPr>
      <w:r>
        <w:rPr>
          <w:lang w:eastAsia="ko-KR"/>
        </w:rPr>
        <w:t>3d.</w:t>
      </w:r>
      <w:r>
        <w:rPr>
          <w:lang w:eastAsia="ko-KR"/>
        </w:rPr>
        <w:tab/>
        <w:t xml:space="preserve">If the PDU Session Release is initiated by the AMF in step 1f, </w:t>
      </w:r>
      <w:proofErr w:type="gramStart"/>
      <w:r>
        <w:rPr>
          <w:lang w:eastAsia="ko-KR"/>
        </w:rPr>
        <w:t>i.e.</w:t>
      </w:r>
      <w:proofErr w:type="gramEnd"/>
      <w:r>
        <w:rPr>
          <w:lang w:eastAsia="ko-KR"/>
        </w:rPr>
        <w:t xml:space="preserv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5E2E38D6" w14:textId="77777777" w:rsidR="00290FDC" w:rsidRDefault="00290FDC" w:rsidP="00290FDC">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2E475E55" w14:textId="77777777" w:rsidR="00290FDC" w:rsidRDefault="00290FDC" w:rsidP="00290FDC">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2FAAEA3" w14:textId="77777777" w:rsidR="00290FDC" w:rsidRDefault="00290FDC" w:rsidP="00290FDC">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660A48D4" w14:textId="77777777" w:rsidR="00290FDC" w:rsidRDefault="00290FDC" w:rsidP="00290FDC">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398CDE7" w14:textId="77777777" w:rsidR="00290FDC" w:rsidRDefault="00290FDC" w:rsidP="00290FDC">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081FDC15" w14:textId="77777777" w:rsidR="00290FDC" w:rsidRDefault="00290FDC" w:rsidP="00290FDC">
      <w:pPr>
        <w:pStyle w:val="B1"/>
      </w:pPr>
      <w:r>
        <w:tab/>
        <w:t xml:space="preserve">If the message from the SMF includes Small Data Rate Control </w:t>
      </w:r>
      <w:proofErr w:type="gramStart"/>
      <w:r>
        <w:t>Status</w:t>
      </w:r>
      <w:proofErr w:type="gramEnd"/>
      <w:r>
        <w:t xml:space="preserve"> then the AMF stores it in the UE Context in AMF.</w:t>
      </w:r>
    </w:p>
    <w:p w14:paraId="494AB7D8" w14:textId="77777777" w:rsidR="00290FDC" w:rsidRDefault="00290FDC" w:rsidP="00290FDC">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527BA55F" w14:textId="77777777" w:rsidR="00290FDC" w:rsidRDefault="00290FDC" w:rsidP="00290FDC">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w:t>
      </w:r>
      <w:proofErr w:type="gramStart"/>
      <w:r>
        <w:t>i.e.</w:t>
      </w:r>
      <w:proofErr w:type="gramEnd"/>
      <w:r>
        <w:t xml:space="preserve"> the User Plane of the PDU Session is deactivated), the NAS message is sent to the UE in an RRC message which does not release the NG-RAN resources related to the PDU Session.</w:t>
      </w:r>
    </w:p>
    <w:p w14:paraId="6C84076C" w14:textId="77777777" w:rsidR="00290FDC" w:rsidRDefault="00290FDC" w:rsidP="00290FDC">
      <w:pPr>
        <w:pStyle w:val="B1"/>
      </w:pPr>
      <w:r>
        <w:tab/>
        <w:t xml:space="preserve">During this procedure, the (R)AN sends any NAS message (N1 SM </w:t>
      </w:r>
      <w:r>
        <w:rPr>
          <w:lang w:eastAsia="ko-KR"/>
        </w:rPr>
        <w:t>container (PDU Session Release</w:t>
      </w:r>
      <w:r>
        <w:t xml:space="preserve"> Command)) received from the AMF in step 5.</w:t>
      </w:r>
    </w:p>
    <w:p w14:paraId="201DB93D" w14:textId="77777777" w:rsidR="00290FDC" w:rsidRDefault="00290FDC" w:rsidP="00290FDC">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2F582E81" w14:textId="77777777" w:rsidR="00290FDC" w:rsidRDefault="00290FDC" w:rsidP="00290FDC">
      <w:pPr>
        <w:pStyle w:val="B1"/>
      </w:pPr>
      <w:r>
        <w:tab/>
        <w:t>If the PLMN has configured secondary RAT usage reporting, the NG-RAN node may provide RAN Usage Data Report.</w:t>
      </w:r>
    </w:p>
    <w:p w14:paraId="64FCE06E" w14:textId="7A21C7E1" w:rsidR="00290FDC" w:rsidRDefault="00290FDC" w:rsidP="00290FDC">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ins w:id="45" w:author="Qulacomm-Hong Cheng" w:date="2023-05-11T14:54:00Z">
        <w:r w:rsidR="00BB77BA">
          <w:t xml:space="preserve"> </w:t>
        </w:r>
        <w:r w:rsidR="00BB77BA" w:rsidRPr="00BB77BA">
          <w:t xml:space="preserve">If the UE is served by a MBSR, the AMF may </w:t>
        </w:r>
        <w:r w:rsidR="00BB77BA">
          <w:t xml:space="preserve">also </w:t>
        </w:r>
        <w:r w:rsidR="00BB77BA" w:rsidRPr="00BB77BA">
          <w:t xml:space="preserve">provide the Additional User Location Information received from the NG-RAN, as described in clause </w:t>
        </w:r>
        <w:r w:rsidR="00BB77BA" w:rsidRPr="00BB77BA">
          <w:rPr>
            <w:highlight w:val="yellow"/>
            <w:rPrChange w:id="46" w:author="Qulacomm-Hong Cheng" w:date="2023-05-11T14:54:00Z">
              <w:rPr/>
            </w:rPrChange>
          </w:rPr>
          <w:t>4.x.2</w:t>
        </w:r>
        <w:r w:rsidR="00BB77BA" w:rsidRPr="00BB77BA">
          <w:t>.</w:t>
        </w:r>
      </w:ins>
    </w:p>
    <w:p w14:paraId="543AC66F" w14:textId="77777777" w:rsidR="00290FDC" w:rsidRDefault="00290FDC" w:rsidP="00290FDC">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DDB6E6F" w14:textId="77777777" w:rsidR="00290FDC" w:rsidRDefault="00290FDC" w:rsidP="00290FDC">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16287790" w14:textId="77777777" w:rsidR="00290FDC" w:rsidRDefault="00290FDC" w:rsidP="00290FDC">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297F7DB2" w14:textId="39B2A369" w:rsidR="00290FDC" w:rsidRDefault="00290FDC" w:rsidP="00290FDC">
      <w:pPr>
        <w:pStyle w:val="B1"/>
      </w:pPr>
      <w:r>
        <w:lastRenderedPageBreak/>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ins w:id="47" w:author="Qulacomm-Hong Cheng" w:date="2023-05-11T14:55:00Z">
        <w:r w:rsidR="0000622A">
          <w:t xml:space="preserve"> </w:t>
        </w:r>
        <w:r w:rsidR="0000622A" w:rsidRPr="0000622A">
          <w:t xml:space="preserve">If the UE is served by a MBSR, the AMF may also provide the Additional User Location Information received from the NG-RAN, as described in clause </w:t>
        </w:r>
        <w:r w:rsidR="0000622A" w:rsidRPr="0000622A">
          <w:rPr>
            <w:highlight w:val="yellow"/>
            <w:rPrChange w:id="48" w:author="Qulacomm-Hong Cheng" w:date="2023-05-11T14:55:00Z">
              <w:rPr/>
            </w:rPrChange>
          </w:rPr>
          <w:t>4.x.2.</w:t>
        </w:r>
      </w:ins>
    </w:p>
    <w:p w14:paraId="1B05D9DA" w14:textId="77777777" w:rsidR="00290FDC" w:rsidRDefault="00290FDC" w:rsidP="00290FDC">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A833EE9" w14:textId="77777777" w:rsidR="00290FDC" w:rsidRDefault="00290FDC" w:rsidP="00290FDC">
      <w:pPr>
        <w:pStyle w:val="B1"/>
        <w:rPr>
          <w:lang w:eastAsia="ko-KR"/>
        </w:rPr>
      </w:pPr>
      <w:r>
        <w:rPr>
          <w:lang w:eastAsia="ko-KR"/>
        </w:rPr>
        <w:tab/>
        <w:t>Steps 8-10 may happen before steps 6-7.</w:t>
      </w:r>
    </w:p>
    <w:p w14:paraId="28114BC2" w14:textId="77777777" w:rsidR="00290FDC" w:rsidRDefault="00290FDC" w:rsidP="00290FDC">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A942685" w14:textId="77777777" w:rsidR="00290FDC" w:rsidRDefault="00290FDC" w:rsidP="00290FDC">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969C5F" w14:textId="77777777" w:rsidR="00290FDC" w:rsidRDefault="00290FDC" w:rsidP="00290FDC">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CF9E379" w14:textId="77777777" w:rsidR="00290FDC" w:rsidRDefault="00290FDC" w:rsidP="00290FDC">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69984F34" w14:textId="77777777" w:rsidR="00290FDC" w:rsidRDefault="00290FDC" w:rsidP="00290FDC">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13236B37" w14:textId="77777777" w:rsidR="00290FDC" w:rsidRDefault="00290FDC" w:rsidP="00290FDC">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50D4D0FB" w14:textId="77777777" w:rsidR="00290FDC" w:rsidRDefault="00290FDC" w:rsidP="00290FDC">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3E24B9D" w14:textId="77777777" w:rsidR="00DC5262" w:rsidRPr="00DC5262" w:rsidRDefault="00DC5262" w:rsidP="00DC5262"/>
    <w:p w14:paraId="0ED8EF9A" w14:textId="032925E4" w:rsidR="00FC7697" w:rsidRPr="0042466D" w:rsidRDefault="00FC7697" w:rsidP="00FC7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3FBCFB" w14:textId="77777777" w:rsidR="001F2315" w:rsidRDefault="001F2315" w:rsidP="001F2315">
      <w:pPr>
        <w:pStyle w:val="Heading5"/>
      </w:pPr>
      <w:bookmarkStart w:id="49" w:name="_Toc131528425"/>
      <w:r>
        <w:t>5.2.2.4.5</w:t>
      </w:r>
      <w:r>
        <w:tab/>
      </w:r>
      <w:proofErr w:type="spellStart"/>
      <w:r>
        <w:t>Namf_MT_UEReachabilityInfoNotify</w:t>
      </w:r>
      <w:bookmarkEnd w:id="49"/>
      <w:proofErr w:type="spellEnd"/>
    </w:p>
    <w:p w14:paraId="5841D6A7" w14:textId="77777777" w:rsidR="001F2315" w:rsidRDefault="001F2315" w:rsidP="001F2315">
      <w:r>
        <w:rPr>
          <w:b/>
          <w:bCs/>
        </w:rPr>
        <w:t>Service operation name:</w:t>
      </w:r>
      <w:r>
        <w:t xml:space="preserve"> </w:t>
      </w:r>
      <w:proofErr w:type="spellStart"/>
      <w:r>
        <w:t>Namf_MT_UEReachabilityInfoNotify</w:t>
      </w:r>
      <w:proofErr w:type="spellEnd"/>
    </w:p>
    <w:p w14:paraId="70D4AD0A" w14:textId="77777777" w:rsidR="001F2315" w:rsidRDefault="001F2315" w:rsidP="001F2315">
      <w:r>
        <w:rPr>
          <w:b/>
          <w:bCs/>
        </w:rPr>
        <w:t>Description:</w:t>
      </w:r>
      <w:r>
        <w:t xml:space="preserve"> Provided the UE reachability information and user location information by the AMF to NF consumers.</w:t>
      </w:r>
    </w:p>
    <w:p w14:paraId="29FF59D0" w14:textId="77777777" w:rsidR="001F2315" w:rsidRDefault="001F2315" w:rsidP="001F2315">
      <w:r>
        <w:rPr>
          <w:b/>
          <w:bCs/>
        </w:rPr>
        <w:t>Inputs, Required:</w:t>
      </w:r>
      <w:r>
        <w:t xml:space="preserve"> Notification Correlation ID</w:t>
      </w:r>
    </w:p>
    <w:p w14:paraId="442539BC" w14:textId="30CDF3C6" w:rsidR="001F2315" w:rsidRDefault="001F2315" w:rsidP="001F2315">
      <w:r>
        <w:rPr>
          <w:b/>
          <w:bCs/>
        </w:rPr>
        <w:t>Inputs, Optional:</w:t>
      </w:r>
      <w:r>
        <w:t xml:space="preserve"> list of reachable UE (UE ID, User Location Information</w:t>
      </w:r>
      <w:ins w:id="50" w:author="Qulacomm-Hong Cheng" w:date="2023-05-11T14:24:00Z">
        <w:r w:rsidR="00DB2A9D">
          <w:t xml:space="preserve">, </w:t>
        </w:r>
      </w:ins>
      <w:ins w:id="51" w:author="Qulacomm-Hong Cheng" w:date="2023-05-11T15:25:00Z">
        <w:r w:rsidR="00A77D48">
          <w:t>[</w:t>
        </w:r>
      </w:ins>
      <w:ins w:id="52" w:author="Qulacomm-Hong Cheng" w:date="2023-05-11T14:24:00Z">
        <w:r w:rsidR="00DB2A9D">
          <w:t>Additional User Location Information</w:t>
        </w:r>
      </w:ins>
      <w:ins w:id="53" w:author="Qulacomm-Hong Cheng" w:date="2023-05-11T15:25:00Z">
        <w:r w:rsidR="00A77D48">
          <w:t>]</w:t>
        </w:r>
      </w:ins>
      <w:r>
        <w:t>), list of unreachable UE (UE ID).</w:t>
      </w:r>
    </w:p>
    <w:p w14:paraId="6324AB79" w14:textId="77777777" w:rsidR="001F2315" w:rsidRDefault="001F2315" w:rsidP="001F2315">
      <w:r>
        <w:rPr>
          <w:b/>
          <w:bCs/>
        </w:rPr>
        <w:t>Outputs, Required:</w:t>
      </w:r>
      <w:r>
        <w:t xml:space="preserve"> None.</w:t>
      </w:r>
    </w:p>
    <w:p w14:paraId="10D33A6B" w14:textId="77777777" w:rsidR="001F2315" w:rsidRDefault="001F2315" w:rsidP="001F2315">
      <w:pPr>
        <w:rPr>
          <w:ins w:id="54" w:author="Qulacomm-Hong Cheng" w:date="2023-05-11T15:24:00Z"/>
        </w:rPr>
      </w:pPr>
      <w:r>
        <w:rPr>
          <w:b/>
          <w:bCs/>
        </w:rPr>
        <w:t>Outputs, Optional:</w:t>
      </w:r>
      <w:r>
        <w:t xml:space="preserve"> None.</w:t>
      </w:r>
    </w:p>
    <w:p w14:paraId="177CA4C2" w14:textId="77777777" w:rsidR="00002110" w:rsidRDefault="00002110" w:rsidP="001F2315">
      <w:pPr>
        <w:rPr>
          <w:ins w:id="55" w:author="Qulacomm-Hong Cheng" w:date="2023-05-11T15:24:00Z"/>
        </w:rPr>
      </w:pPr>
    </w:p>
    <w:p w14:paraId="34B3B132" w14:textId="77777777" w:rsidR="00002110" w:rsidRPr="0042466D" w:rsidRDefault="00002110" w:rsidP="00002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5D9CF198" w14:textId="77777777" w:rsidR="00002110" w:rsidRDefault="00002110" w:rsidP="001F2315">
      <w:pPr>
        <w:rPr>
          <w:ins w:id="56" w:author="Qulacomm-Hong Cheng" w:date="2023-05-11T15:24:00Z"/>
        </w:rPr>
      </w:pPr>
    </w:p>
    <w:p w14:paraId="75BA3DBD" w14:textId="77777777" w:rsidR="00002110" w:rsidRDefault="00002110" w:rsidP="001F2315">
      <w:pPr>
        <w:rPr>
          <w:ins w:id="57" w:author="Qulacomm-Hong Cheng" w:date="2023-05-11T15:24:00Z"/>
        </w:rPr>
      </w:pPr>
    </w:p>
    <w:p w14:paraId="6C1CC730" w14:textId="77777777" w:rsidR="00002110" w:rsidRDefault="00002110" w:rsidP="00002110">
      <w:pPr>
        <w:pStyle w:val="Heading5"/>
      </w:pPr>
      <w:bookmarkStart w:id="58" w:name="_Toc20204476"/>
      <w:bookmarkStart w:id="59" w:name="_Toc27895175"/>
      <w:bookmarkStart w:id="60" w:name="_Toc36192272"/>
      <w:bookmarkStart w:id="61" w:name="_Toc45193385"/>
      <w:bookmarkStart w:id="62" w:name="_Toc47593017"/>
      <w:bookmarkStart w:id="63" w:name="_Toc51835104"/>
      <w:bookmarkStart w:id="64" w:name="_Toc131528490"/>
      <w:r>
        <w:rPr>
          <w:lang w:eastAsia="zh-CN"/>
        </w:rPr>
        <w:lastRenderedPageBreak/>
        <w:t>5.2.5.2.2</w:t>
      </w:r>
      <w:r>
        <w:rPr>
          <w:lang w:eastAsia="zh-CN"/>
        </w:rPr>
        <w:tab/>
      </w:r>
      <w:proofErr w:type="spellStart"/>
      <w:r>
        <w:t>Npcf_AMPolicyControl_Create</w:t>
      </w:r>
      <w:proofErr w:type="spellEnd"/>
      <w:r>
        <w:t xml:space="preserve"> service operation</w:t>
      </w:r>
      <w:bookmarkEnd w:id="58"/>
      <w:bookmarkEnd w:id="59"/>
      <w:bookmarkEnd w:id="60"/>
      <w:bookmarkEnd w:id="61"/>
      <w:bookmarkEnd w:id="62"/>
      <w:bookmarkEnd w:id="63"/>
      <w:bookmarkEnd w:id="64"/>
    </w:p>
    <w:p w14:paraId="27126830" w14:textId="77777777" w:rsidR="00002110" w:rsidRDefault="00002110" w:rsidP="00002110">
      <w:pPr>
        <w:rPr>
          <w:b/>
          <w:lang w:eastAsia="zh-CN"/>
        </w:rPr>
      </w:pPr>
      <w:r>
        <w:rPr>
          <w:b/>
        </w:rPr>
        <w:t>Service operation name:</w:t>
      </w:r>
      <w:r>
        <w:t xml:space="preserve"> </w:t>
      </w:r>
      <w:proofErr w:type="spellStart"/>
      <w:r>
        <w:t>Npcf_AMPolicyControl_Create</w:t>
      </w:r>
      <w:proofErr w:type="spellEnd"/>
    </w:p>
    <w:p w14:paraId="0833B4B6" w14:textId="77777777" w:rsidR="00002110" w:rsidRDefault="00002110" w:rsidP="00002110">
      <w:pPr>
        <w:rPr>
          <w:b/>
          <w:lang w:eastAsia="zh-CN"/>
        </w:rPr>
      </w:pPr>
      <w:r>
        <w:rPr>
          <w:b/>
        </w:rPr>
        <w:t>Description:</w:t>
      </w:r>
      <w:r>
        <w:rPr>
          <w:lang w:eastAsia="zh-CN"/>
        </w:rPr>
        <w:t xml:space="preserve"> NF Service Consumer can request the creation of an AM Policy Association and by providing relevant parameters about the UE context to the PCF.</w:t>
      </w:r>
    </w:p>
    <w:p w14:paraId="42A8513B" w14:textId="77777777" w:rsidR="00002110" w:rsidRDefault="00002110" w:rsidP="00002110">
      <w:r>
        <w:rPr>
          <w:b/>
        </w:rPr>
        <w:t>Inputs, Required:</w:t>
      </w:r>
      <w:r>
        <w:t xml:space="preserve"> SUPI.</w:t>
      </w:r>
    </w:p>
    <w:p w14:paraId="4E41173B" w14:textId="420C6132" w:rsidR="00002110" w:rsidRDefault="00002110" w:rsidP="00002110">
      <w:r>
        <w:rPr>
          <w:b/>
        </w:rPr>
        <w:t>Inputs, Optional:</w:t>
      </w:r>
      <w:r>
        <w:t xml:space="preserve"> </w:t>
      </w:r>
      <w:r>
        <w:rPr>
          <w:rFonts w:eastAsia="DengXian"/>
        </w:rPr>
        <w:t>Information provided by the AMF, such as</w:t>
      </w:r>
      <w:r>
        <w:t xml:space="preserve"> Access Type, Permanent Equipment Identifier, GPSI, User Location Information</w:t>
      </w:r>
      <w:ins w:id="65" w:author="Qulacomm-Hong Cheng" w:date="2023-05-11T15:26:00Z">
        <w:r w:rsidR="00431BDC">
          <w:t>, [Additional User Location Information]</w:t>
        </w:r>
      </w:ins>
      <w:r>
        <w:t xml:space="preserve">, UE Time Zone, Serving Network identifier (PLMN ID, or PLMN ID and NID, see clause 5.34 of TS 23.501 [2]), RAT type, List of </w:t>
      </w:r>
      <w:r>
        <w:rPr>
          <w:rFonts w:eastAsia="DengXian"/>
        </w:rPr>
        <w:t xml:space="preserve">subscribed </w:t>
      </w:r>
      <w:r>
        <w:t>Service Area Restrictions</w:t>
      </w:r>
      <w:r>
        <w:rPr>
          <w:rFonts w:eastAsia="DengXian"/>
        </w:rPr>
        <w:t xml:space="preserve">, </w:t>
      </w:r>
      <w:r>
        <w:rPr>
          <w:rFonts w:eastAsia="DengXian"/>
          <w:lang w:eastAsia="zh-CN"/>
        </w:rPr>
        <w:t>subscribed RFSP Index, the Allowed NSSAI, Target NSSAI, GUAMI, Subscribed UE-AMBR, Internal Group (see clause 5.9.7 of TS 23.501 [2]), subscription notification indication, backup AMF(s) (if NF Type is AMF)</w:t>
      </w:r>
      <w:r>
        <w:t>. Backup AMF(s) are sent only once by the AMF to the PCF in its first interaction with the PCF, list of NWDAF instance Ids and corresponding Analytics ID(s).</w:t>
      </w:r>
    </w:p>
    <w:p w14:paraId="32250142" w14:textId="77777777" w:rsidR="00002110" w:rsidRDefault="00002110" w:rsidP="00002110">
      <w:pPr>
        <w:rPr>
          <w:lang w:eastAsia="zh-CN"/>
        </w:rPr>
      </w:pPr>
      <w:r>
        <w:rPr>
          <w:b/>
        </w:rPr>
        <w:t xml:space="preserve">Outputs, </w:t>
      </w:r>
      <w:proofErr w:type="gramStart"/>
      <w:r>
        <w:rPr>
          <w:b/>
        </w:rPr>
        <w:t>Required</w:t>
      </w:r>
      <w:proofErr w:type="gramEnd"/>
      <w:r>
        <w:rPr>
          <w:b/>
        </w:rPr>
        <w:t>:</w:t>
      </w:r>
      <w:r>
        <w:rPr>
          <w:lang w:eastAsia="zh-CN"/>
        </w:rPr>
        <w:t xml:space="preserve"> AM Policy Association ID</w:t>
      </w:r>
      <w:r>
        <w:rPr>
          <w:i/>
        </w:rPr>
        <w:t>.</w:t>
      </w:r>
    </w:p>
    <w:p w14:paraId="50AE1E1D" w14:textId="77777777" w:rsidR="00002110" w:rsidRDefault="00002110" w:rsidP="00002110">
      <w:r>
        <w:rPr>
          <w:b/>
        </w:rPr>
        <w:t>Outputs, Optional:</w:t>
      </w:r>
      <w:r>
        <w:t xml:space="preserve"> The requested access and mobility related policy information as defined in clause 6.5 of TS 23.503 [20] and Policy Control Request Trigger(s) of AM Policy Association as defined in clause 6.1.2.5 of TS 23.503 [20].</w:t>
      </w:r>
    </w:p>
    <w:p w14:paraId="42C60FE8" w14:textId="77777777" w:rsidR="00002110" w:rsidRDefault="00002110" w:rsidP="00002110">
      <w:r>
        <w:t xml:space="preserve">See clause 4.2.2.2.2 (step 16) for the detail usage of this service operation for AMF. In step 16, the AMF requests the </w:t>
      </w:r>
      <w:r>
        <w:rPr>
          <w:lang w:eastAsia="zh-CN"/>
        </w:rPr>
        <w:t>PCF to apply operator policies for the UE</w:t>
      </w:r>
      <w:r>
        <w:t>.</w:t>
      </w:r>
    </w:p>
    <w:p w14:paraId="435D1B29" w14:textId="77777777" w:rsidR="00002110" w:rsidRDefault="00002110" w:rsidP="00002110">
      <w:r>
        <w:t>See clause </w:t>
      </w:r>
      <w:r>
        <w:rPr>
          <w:rFonts w:eastAsia="DengXian"/>
        </w:rPr>
        <w:t>4.16.1.2</w:t>
      </w:r>
      <w:r>
        <w:t xml:space="preserve"> (steps 2 and 3) for the detail usage of this service operation for AMF. In step 2, the AMF requests the PCF to apply operator policies for the UE; in step 3, the PCF acknowledges AMF with requested policy.</w:t>
      </w:r>
    </w:p>
    <w:p w14:paraId="562D547B"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17AF100" w14:textId="77777777" w:rsidR="00002110" w:rsidRDefault="00002110" w:rsidP="001F2315"/>
    <w:p w14:paraId="7D9BE7D5" w14:textId="77777777" w:rsidR="00CC6E3F" w:rsidRDefault="00CC6E3F" w:rsidP="001F2315"/>
    <w:p w14:paraId="20271518" w14:textId="77777777" w:rsidR="00CC6E3F" w:rsidRDefault="00CC6E3F" w:rsidP="00CC6E3F">
      <w:pPr>
        <w:pStyle w:val="Heading5"/>
      </w:pPr>
      <w:bookmarkStart w:id="66" w:name="_Toc20204490"/>
      <w:bookmarkStart w:id="67" w:name="_Toc27895189"/>
      <w:bookmarkStart w:id="68" w:name="_Toc36192286"/>
      <w:bookmarkStart w:id="69" w:name="_Toc45193399"/>
      <w:bookmarkStart w:id="70" w:name="_Toc47593031"/>
      <w:bookmarkStart w:id="71" w:name="_Toc51835118"/>
      <w:bookmarkStart w:id="72"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66"/>
      <w:bookmarkEnd w:id="67"/>
      <w:bookmarkEnd w:id="68"/>
      <w:bookmarkEnd w:id="69"/>
      <w:bookmarkEnd w:id="70"/>
      <w:bookmarkEnd w:id="71"/>
      <w:bookmarkEnd w:id="72"/>
    </w:p>
    <w:p w14:paraId="166106F9" w14:textId="77777777" w:rsidR="00CC6E3F" w:rsidRDefault="00CC6E3F" w:rsidP="00CC6E3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23553C5A" w14:textId="77777777" w:rsidR="00CC6E3F" w:rsidRDefault="00CC6E3F" w:rsidP="00CC6E3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17F8FD86" w14:textId="77777777" w:rsidR="00CC6E3F" w:rsidRDefault="00CC6E3F" w:rsidP="00CC6E3F">
      <w:pPr>
        <w:rPr>
          <w:lang w:eastAsia="zh-CN"/>
        </w:rPr>
      </w:pPr>
      <w:r>
        <w:rPr>
          <w:b/>
          <w:lang w:eastAsia="zh-CN"/>
        </w:rPr>
        <w:t>Inputs, Required:</w:t>
      </w:r>
      <w:r>
        <w:rPr>
          <w:lang w:eastAsia="zh-CN"/>
        </w:rPr>
        <w:t xml:space="preserve"> SUPI (or PEI in the case of emergency PDU Session without SUPI), PDU Session id, DNN, S-NSSAI and RAT Type.</w:t>
      </w:r>
    </w:p>
    <w:p w14:paraId="4622B354" w14:textId="31430167" w:rsidR="00CC6E3F" w:rsidRDefault="00CC6E3F" w:rsidP="00CC6E3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w:t>
      </w:r>
      <w:ins w:id="73" w:author="Qulacomm-Hong Cheng" w:date="2023-05-11T15:34:00Z">
        <w:r w:rsidR="00926FBE">
          <w:rPr>
            <w:lang w:eastAsia="zh-CN"/>
          </w:rPr>
          <w:t xml:space="preserve">, </w:t>
        </w:r>
        <w:r w:rsidR="00926FBE">
          <w:t>[Additional User Location Information]</w:t>
        </w:r>
      </w:ins>
      <w:r>
        <w:rPr>
          <w:lang w:eastAsia="zh-CN"/>
        </w:rPr>
        <w:t xml:space="preserve">,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3C467974" w14:textId="77777777" w:rsidR="00CC6E3F" w:rsidRDefault="00CC6E3F" w:rsidP="00CC6E3F">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76AE2C1B" w14:textId="77777777" w:rsidR="00CC6E3F" w:rsidRDefault="00CC6E3F" w:rsidP="00CC6E3F">
      <w:r>
        <w:t>W-5GAN specific PDU Session information provided by the SMF is specified in TS 23.316 [53].</w:t>
      </w:r>
    </w:p>
    <w:p w14:paraId="12DF0744" w14:textId="77777777" w:rsidR="00CC6E3F" w:rsidRDefault="00CC6E3F" w:rsidP="00CC6E3F">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1266E22" w14:textId="77777777" w:rsidR="00CC6E3F" w:rsidRDefault="00CC6E3F" w:rsidP="00CC6E3F">
      <w:pPr>
        <w:rPr>
          <w:lang w:eastAsia="zh-CN"/>
        </w:rPr>
      </w:pPr>
      <w:r>
        <w:rPr>
          <w:b/>
          <w:lang w:eastAsia="zh-CN"/>
        </w:rPr>
        <w:lastRenderedPageBreak/>
        <w:t>Outputs, Optional:</w:t>
      </w:r>
      <w:r>
        <w:rPr>
          <w:lang w:eastAsia="zh-CN"/>
        </w:rPr>
        <w:t xml:space="preserve"> Policy information for the PDU Session as defined in TS 23.503 [20] and Policy Control Request Trigger(s) of SM Policy Association as defined in clause 6.1.3.5 of TS 23.503 [20].</w:t>
      </w:r>
    </w:p>
    <w:p w14:paraId="0A5BCB32" w14:textId="77777777" w:rsidR="00CC6E3F" w:rsidRDefault="00CC6E3F" w:rsidP="00CC6E3F">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7E8F0385" w14:textId="77777777" w:rsidR="00CC6E3F" w:rsidRDefault="00CC6E3F" w:rsidP="00CC6E3F">
      <w:pPr>
        <w:rPr>
          <w:lang w:eastAsia="zh-CN"/>
        </w:rPr>
      </w:pPr>
      <w:r>
        <w:rPr>
          <w:lang w:eastAsia="zh-CN"/>
        </w:rPr>
        <w:t>See clause 4.16.4 for the detail usage of this service operation.</w:t>
      </w:r>
    </w:p>
    <w:p w14:paraId="4F86F4A9" w14:textId="77777777" w:rsidR="00CC6E3F" w:rsidRDefault="00CC6E3F" w:rsidP="00CC6E3F">
      <w:pPr>
        <w:rPr>
          <w:lang w:eastAsia="zh-CN"/>
        </w:rPr>
      </w:pPr>
      <w:r>
        <w:rPr>
          <w:lang w:eastAsia="zh-CN"/>
        </w:rPr>
        <w:t>See clauses 4.22.2.1 and 4.22.3 for detailed usage of this service operation for ATSSS.</w:t>
      </w:r>
    </w:p>
    <w:p w14:paraId="764C2B7F" w14:textId="77777777" w:rsidR="00CC6E3F" w:rsidRDefault="00CC6E3F" w:rsidP="001F2315"/>
    <w:p w14:paraId="46BC17B1" w14:textId="77777777" w:rsidR="00CC6E3F" w:rsidRPr="0042466D" w:rsidRDefault="00CC6E3F" w:rsidP="00CC6E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9E4171" w14:textId="77777777" w:rsidR="009454D8" w:rsidRDefault="009454D8" w:rsidP="009454D8">
      <w:pPr>
        <w:pStyle w:val="Heading5"/>
      </w:pPr>
      <w:bookmarkStart w:id="74" w:name="_Toc20204501"/>
      <w:bookmarkStart w:id="75" w:name="_Toc27895200"/>
      <w:bookmarkStart w:id="76" w:name="_Toc36192297"/>
      <w:bookmarkStart w:id="77" w:name="_Toc45193410"/>
      <w:bookmarkStart w:id="78" w:name="_Toc47593042"/>
      <w:bookmarkStart w:id="79" w:name="_Toc51835129"/>
      <w:bookmarkStart w:id="80" w:name="_Toc131528515"/>
      <w:r>
        <w:t>5.2.5.6.2</w:t>
      </w:r>
      <w:r>
        <w:tab/>
      </w:r>
      <w:proofErr w:type="spellStart"/>
      <w:r>
        <w:t>Npcf_UEPolicyControl_Create</w:t>
      </w:r>
      <w:proofErr w:type="spellEnd"/>
      <w:r>
        <w:t xml:space="preserve"> service operation</w:t>
      </w:r>
      <w:bookmarkEnd w:id="74"/>
      <w:bookmarkEnd w:id="75"/>
      <w:bookmarkEnd w:id="76"/>
      <w:bookmarkEnd w:id="77"/>
      <w:bookmarkEnd w:id="78"/>
      <w:bookmarkEnd w:id="79"/>
      <w:bookmarkEnd w:id="80"/>
    </w:p>
    <w:p w14:paraId="4E415A47" w14:textId="77777777" w:rsidR="009454D8" w:rsidRDefault="009454D8" w:rsidP="009454D8">
      <w:r>
        <w:rPr>
          <w:b/>
        </w:rPr>
        <w:t>Service operation name:</w:t>
      </w:r>
      <w:r>
        <w:t xml:space="preserve"> </w:t>
      </w:r>
      <w:proofErr w:type="spellStart"/>
      <w:r>
        <w:t>Npcf_UEPolicyControl_Create</w:t>
      </w:r>
      <w:proofErr w:type="spellEnd"/>
    </w:p>
    <w:p w14:paraId="3C312D0C" w14:textId="77777777" w:rsidR="009454D8" w:rsidRDefault="009454D8" w:rsidP="009454D8">
      <w:r>
        <w:rPr>
          <w:b/>
        </w:rPr>
        <w:t>Description:</w:t>
      </w:r>
      <w:r>
        <w:t xml:space="preserve"> NF Service Consumer can request the creation of a UE Policy Association by providing relevant parameters about the UE context to the PCF.</w:t>
      </w:r>
    </w:p>
    <w:p w14:paraId="459A0006" w14:textId="77777777" w:rsidR="009454D8" w:rsidRDefault="009454D8" w:rsidP="009454D8">
      <w:r>
        <w:rPr>
          <w:b/>
        </w:rPr>
        <w:t>Inputs, Required:</w:t>
      </w:r>
      <w:r>
        <w:t xml:space="preserve"> Notification endpoint, SUPI.</w:t>
      </w:r>
    </w:p>
    <w:p w14:paraId="3FFFB7C7" w14:textId="5539EF1C" w:rsidR="009454D8" w:rsidRDefault="009454D8" w:rsidP="009454D8">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w:t>
      </w:r>
      <w:ins w:id="81" w:author="Qulacomm-Hong Cheng" w:date="2023-05-11T15:34:00Z">
        <w:r w:rsidR="00926FBE">
          <w:t>, [Additional User Location Information]</w:t>
        </w:r>
      </w:ins>
      <w:r>
        <w:t>, UE Time Zone, Serving Network (PLMN ID, or PLMN ID and NID, see clause 5.34 of TS 23.501 [2]), RAT type, UE policy information including the list of PSIs, OS id, UE capability of supporting to report URSP rule enforcement to network (see clause 6.6.2.4 of TS 23.503 [20]) and Internal Group (see TS 23.501 [2]), Satellite Backhaul Category (see clause 5.43.2 of TS 23.501 [2]).</w:t>
      </w:r>
    </w:p>
    <w:p w14:paraId="503A1FB7" w14:textId="77777777" w:rsidR="009454D8" w:rsidRDefault="009454D8" w:rsidP="009454D8">
      <w:r>
        <w:rPr>
          <w:b/>
        </w:rPr>
        <w:t>Outputs, Required:</w:t>
      </w:r>
      <w:r>
        <w:t xml:space="preserve"> Success or Failure, UE Policy Association ID.</w:t>
      </w:r>
    </w:p>
    <w:p w14:paraId="60DF81D3" w14:textId="77777777" w:rsidR="009454D8" w:rsidRDefault="009454D8" w:rsidP="009454D8">
      <w:r>
        <w:rPr>
          <w:b/>
        </w:rPr>
        <w:t>Outputs, Optional:</w:t>
      </w:r>
      <w:r>
        <w:t xml:space="preserve"> Policy Control Request Trigger of UE Policy Association. In the case of H-PCF is producer, UE policy information (see clause 5.2.5.6.1).</w:t>
      </w:r>
    </w:p>
    <w:p w14:paraId="4B2790A0" w14:textId="77777777" w:rsidR="00CC6E3F" w:rsidRDefault="00CC6E3F" w:rsidP="001F2315"/>
    <w:p w14:paraId="1D9D5CE8" w14:textId="77777777" w:rsidR="009454D8" w:rsidRPr="0042466D"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B43212B" w14:textId="77777777" w:rsidR="007658D4" w:rsidRDefault="007658D4" w:rsidP="007658D4">
      <w:pPr>
        <w:pStyle w:val="Heading5"/>
        <w:rPr>
          <w:lang w:eastAsia="zh-CN"/>
        </w:rPr>
      </w:pPr>
      <w:bookmarkStart w:id="82" w:name="_Toc20204633"/>
      <w:bookmarkStart w:id="83" w:name="_Toc27895339"/>
      <w:bookmarkStart w:id="84" w:name="_Toc36192442"/>
      <w:bookmarkStart w:id="85" w:name="_Toc45193545"/>
      <w:bookmarkStart w:id="86" w:name="_Toc47593177"/>
      <w:bookmarkStart w:id="87" w:name="_Toc51835264"/>
      <w:bookmarkStart w:id="88" w:name="_Toc131528748"/>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82"/>
      <w:bookmarkEnd w:id="83"/>
      <w:bookmarkEnd w:id="84"/>
      <w:bookmarkEnd w:id="85"/>
      <w:bookmarkEnd w:id="86"/>
      <w:bookmarkEnd w:id="87"/>
      <w:bookmarkEnd w:id="88"/>
    </w:p>
    <w:p w14:paraId="795C3CD8" w14:textId="77777777" w:rsidR="007658D4" w:rsidRDefault="007658D4" w:rsidP="007658D4">
      <w:r>
        <w:rPr>
          <w:b/>
        </w:rPr>
        <w:t>Service operation name:</w:t>
      </w:r>
      <w:r>
        <w:t xml:space="preserve"> </w:t>
      </w:r>
      <w:proofErr w:type="spellStart"/>
      <w:r>
        <w:t>Nsmf_PDUSession_Create</w:t>
      </w:r>
      <w:proofErr w:type="spellEnd"/>
      <w:r>
        <w:t>.</w:t>
      </w:r>
    </w:p>
    <w:p w14:paraId="62971C95" w14:textId="77777777" w:rsidR="007658D4" w:rsidRDefault="007658D4" w:rsidP="007658D4">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A30728B" w14:textId="77777777" w:rsidR="007658D4" w:rsidRDefault="007658D4" w:rsidP="007658D4">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0FA7265A" w14:textId="3679E46A" w:rsidR="007658D4" w:rsidRDefault="007658D4" w:rsidP="007658D4">
      <w:r>
        <w:rPr>
          <w:b/>
        </w:rPr>
        <w:t>Input, Optional:</w:t>
      </w:r>
      <w:r>
        <w:t xml:space="preserve"> S-NSSAI, PCO, Requested PDU Session Type, 5GSM Core Network Capability, Requested SSC mode, PDU Session ID, Number Of Packet Filters, </w:t>
      </w:r>
      <w:del w:id="89" w:author="Qulacomm-Hong Cheng" w:date="2023-05-11T15:35:00Z">
        <w:r w:rsidDel="00926FBE">
          <w:rPr>
            <w:lang w:eastAsia="zh-CN"/>
          </w:rPr>
          <w:delText xml:space="preserve">UE </w:delText>
        </w:r>
      </w:del>
      <w:ins w:id="90" w:author="Qulacomm-Hong Cheng" w:date="2023-05-11T15:35:00Z">
        <w:r w:rsidR="00926FBE">
          <w:rPr>
            <w:lang w:eastAsia="zh-CN"/>
          </w:rPr>
          <w:t xml:space="preserve">User </w:t>
        </w:r>
      </w:ins>
      <w:r>
        <w:rPr>
          <w:lang w:eastAsia="zh-CN"/>
        </w:rPr>
        <w:t>location information</w:t>
      </w:r>
      <w:ins w:id="91" w:author="Qulacomm-Hong Cheng" w:date="2023-05-11T15:35:00Z">
        <w:r w:rsidR="00926FBE">
          <w:rPr>
            <w:lang w:eastAsia="zh-CN"/>
          </w:rPr>
          <w:t xml:space="preserve">, </w:t>
        </w:r>
        <w:r w:rsidR="00926FBE">
          <w:t>[Additional User Location Information]</w:t>
        </w:r>
      </w:ins>
      <w:r>
        <w:rPr>
          <w:lang w:eastAsia="zh-CN"/>
        </w:rPr>
        <w:t>,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w:t>
      </w:r>
      <w:r>
        <w:lastRenderedPageBreak/>
        <w:t>service indication, HR-SBO request indication, VPLMN EASDF address, [ECS Address Configuration Information associated with PLMN ID of visited network].</w:t>
      </w:r>
    </w:p>
    <w:p w14:paraId="1A76F4BC" w14:textId="77777777" w:rsidR="007658D4" w:rsidRDefault="007658D4" w:rsidP="007658D4">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60977FF3" w14:textId="77777777" w:rsidR="007658D4" w:rsidRDefault="007658D4" w:rsidP="007658D4">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p>
    <w:p w14:paraId="2F147B33" w14:textId="77777777" w:rsidR="007658D4" w:rsidRDefault="007658D4" w:rsidP="007658D4">
      <w:r>
        <w:t>The V-SMF SM Context ID in the Input provides addressing information allocated by the V-SMF (to be used for service operations towards the V-SMF for this PDU Session).</w:t>
      </w:r>
    </w:p>
    <w:p w14:paraId="3FC718E9" w14:textId="77777777" w:rsidR="007658D4" w:rsidRDefault="007658D4" w:rsidP="007658D4">
      <w:r>
        <w:t>The I-SMF SM Context ID in the Input provides addressing information allocated by the I-SMF (to be used for service operations towards the I-SMF for this PDU Session).</w:t>
      </w:r>
    </w:p>
    <w:p w14:paraId="54138420" w14:textId="77777777" w:rsidR="007658D4" w:rsidRDefault="007658D4" w:rsidP="007658D4">
      <w:r>
        <w:t>See clause 4.3.2.2.2 clause 4.11.1.2.2 clause 4.11.1.3.3 and clause 4.24 for details on the usage of this service operation.</w:t>
      </w:r>
    </w:p>
    <w:p w14:paraId="0BC0A588" w14:textId="77777777" w:rsidR="007658D4" w:rsidRDefault="007658D4" w:rsidP="007658D4">
      <w:r>
        <w:t>See clauses 4.22.2.2 and 4.22.3 for detailed usage of this service operation for ATSSS.</w:t>
      </w:r>
    </w:p>
    <w:p w14:paraId="789B0714" w14:textId="77777777" w:rsidR="007658D4" w:rsidRDefault="007658D4" w:rsidP="007658D4">
      <w:r>
        <w:t>See clause 6.7 of TS 23.548 [74] for HR-SBO request indication, HR-SBO authorization result, VPLMN EASDF address, VPLMN Specific Offloading Information for HR-SBO, HPLMN DNS Server address.</w:t>
      </w:r>
    </w:p>
    <w:p w14:paraId="56824E32" w14:textId="77777777" w:rsidR="007658D4" w:rsidRPr="0042466D" w:rsidRDefault="007658D4" w:rsidP="007658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CC31FBE" w14:textId="77777777" w:rsidR="00FA2CD7" w:rsidRDefault="00FA2CD7" w:rsidP="00FA2CD7">
      <w:pPr>
        <w:pStyle w:val="Heading5"/>
        <w:rPr>
          <w:lang w:eastAsia="zh-CN"/>
        </w:rPr>
      </w:pPr>
      <w:bookmarkStart w:id="92" w:name="_Toc131528749"/>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92"/>
    </w:p>
    <w:p w14:paraId="54A57A96" w14:textId="77777777" w:rsidR="00FA2CD7" w:rsidRDefault="00FA2CD7" w:rsidP="00FA2CD7">
      <w:r>
        <w:rPr>
          <w:b/>
        </w:rPr>
        <w:t>Service operation name:</w:t>
      </w:r>
      <w:r>
        <w:t xml:space="preserve"> </w:t>
      </w:r>
      <w:proofErr w:type="spellStart"/>
      <w:r>
        <w:t>Nsmf_PDUSession_Update</w:t>
      </w:r>
      <w:proofErr w:type="spellEnd"/>
      <w:r>
        <w:t>.</w:t>
      </w:r>
    </w:p>
    <w:p w14:paraId="6B5CC007" w14:textId="77777777" w:rsidR="00FA2CD7" w:rsidRDefault="00FA2CD7" w:rsidP="00FA2CD7">
      <w:pPr>
        <w:rPr>
          <w:lang w:eastAsia="zh-CN"/>
        </w:rPr>
      </w:pPr>
      <w:r>
        <w:rPr>
          <w:b/>
        </w:rPr>
        <w:t xml:space="preserve">Description: </w:t>
      </w:r>
      <w:r>
        <w:rPr>
          <w:lang w:eastAsia="zh-CN"/>
        </w:rPr>
        <w:t>Update the established PDU Session.</w:t>
      </w:r>
    </w:p>
    <w:p w14:paraId="603FD031" w14:textId="77777777" w:rsidR="00FA2CD7" w:rsidRDefault="00FA2CD7" w:rsidP="00FA2CD7">
      <w:pPr>
        <w:rPr>
          <w:lang w:eastAsia="zh-CN"/>
        </w:rPr>
      </w:pPr>
      <w:r>
        <w:rPr>
          <w:lang w:eastAsia="zh-CN"/>
        </w:rPr>
        <w:t xml:space="preserve">This service operation is invoked by the V-SMF towards the H-SMF in the case of </w:t>
      </w:r>
      <w:r>
        <w:rPr>
          <w:lang w:eastAsia="ko-KR"/>
        </w:rPr>
        <w:t xml:space="preserve">UE or serving network requested PDU Session Modification </w:t>
      </w:r>
      <w:proofErr w:type="gramStart"/>
      <w:r>
        <w:rPr>
          <w:lang w:eastAsia="ko-KR"/>
        </w:rPr>
        <w:t>in order for</w:t>
      </w:r>
      <w:proofErr w:type="gramEnd"/>
      <w:r>
        <w:rPr>
          <w:lang w:eastAsia="ko-KR"/>
        </w:rPr>
        <w:t xml:space="preserve">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B22C730" w14:textId="77777777" w:rsidR="00FA2CD7" w:rsidRDefault="00FA2CD7" w:rsidP="00FA2CD7">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04038AE" w14:textId="77777777" w:rsidR="00FA2CD7" w:rsidRDefault="00FA2CD7" w:rsidP="00FA2CD7">
      <w:r>
        <w:rPr>
          <w:lang w:eastAsia="zh-CN"/>
        </w:rPr>
        <w:t xml:space="preserve">This service operation is invoked by the H-SMF towards the V-SMF for both UE initiated and HPLMN initiated PDU Session Modification and PDU Session Release cases </w:t>
      </w:r>
      <w:proofErr w:type="gramStart"/>
      <w:r>
        <w:rPr>
          <w:lang w:eastAsia="zh-CN"/>
        </w:rPr>
        <w:t>in order to</w:t>
      </w:r>
      <w:proofErr w:type="gramEnd"/>
      <w:r>
        <w:rPr>
          <w:lang w:eastAsia="zh-CN"/>
        </w:rPr>
        <w:t xml:space="preserve"> have the SM PDU Session Modification request or SM PDU Session Release request sent to the UE. It can also be invoked by the H-SMF towards the V-SMF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w:t>
      </w:r>
    </w:p>
    <w:p w14:paraId="4ACB468C" w14:textId="77777777" w:rsidR="00FA2CD7" w:rsidRDefault="00FA2CD7" w:rsidP="00FA2CD7">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35E52CE" w14:textId="77777777" w:rsidR="00FA2CD7" w:rsidRDefault="00FA2CD7" w:rsidP="00FA2CD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049BA2E6" w14:textId="77777777" w:rsidR="00FA2CD7" w:rsidRDefault="00FA2CD7" w:rsidP="00FA2CD7">
      <w:r>
        <w:rPr>
          <w:b/>
        </w:rPr>
        <w:lastRenderedPageBreak/>
        <w:t>Input, Required:</w:t>
      </w:r>
      <w:r>
        <w:t xml:space="preserve"> </w:t>
      </w:r>
      <w:r>
        <w:rPr>
          <w:lang w:eastAsia="zh-CN"/>
        </w:rPr>
        <w:t>SM Context ID</w:t>
      </w:r>
      <w:r>
        <w:t>.</w:t>
      </w:r>
    </w:p>
    <w:p w14:paraId="61C500FC" w14:textId="67569265" w:rsidR="00FA2CD7" w:rsidRDefault="00FA2CD7" w:rsidP="00FA2CD7">
      <w:r>
        <w:rPr>
          <w:b/>
        </w:rPr>
        <w:t>Input, Optional:</w:t>
      </w:r>
      <w:r>
        <w:t xml:space="preserve"> </w:t>
      </w:r>
      <w:del w:id="93" w:author="Qulacomm-Hong Cheng" w:date="2023-05-11T15:36:00Z">
        <w:r w:rsidDel="006B2C99">
          <w:delText xml:space="preserve">UE </w:delText>
        </w:r>
      </w:del>
      <w:ins w:id="94" w:author="Qulacomm-Hong Cheng" w:date="2023-05-11T15:36:00Z">
        <w:r w:rsidR="006B2C99">
          <w:t xml:space="preserve">User </w:t>
        </w:r>
      </w:ins>
      <w:r>
        <w:t>location information (ULI)</w:t>
      </w:r>
      <w:ins w:id="95" w:author="Qulacomm-Hong Cheng" w:date="2023-05-11T15:36:00Z">
        <w:r w:rsidR="006B2C99">
          <w:t>, [Additional User Location Information]</w:t>
        </w:r>
      </w:ins>
      <w:r>
        <w:t>,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5DC39C8F" w14:textId="77777777" w:rsidR="00FA2CD7" w:rsidRDefault="00FA2CD7" w:rsidP="00FA2CD7">
      <w:pPr>
        <w:rPr>
          <w:lang w:eastAsia="zh-CN"/>
        </w:rPr>
      </w:pPr>
      <w:r>
        <w:rPr>
          <w:b/>
        </w:rPr>
        <w:t xml:space="preserve">Output, Required: </w:t>
      </w:r>
      <w:r>
        <w:t>Result indication, &lt;ARP, Cause&gt; pair</w:t>
      </w:r>
      <w:r>
        <w:rPr>
          <w:i/>
        </w:rPr>
        <w:t>.</w:t>
      </w:r>
    </w:p>
    <w:p w14:paraId="345A120F" w14:textId="77777777" w:rsidR="00FA2CD7" w:rsidRDefault="00FA2CD7" w:rsidP="00FA2CD7">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7E73A9CE" w14:textId="77777777" w:rsidR="00FA2CD7" w:rsidRDefault="00FA2CD7" w:rsidP="00FA2CD7">
      <w:r>
        <w:t>The H-SMF SM Context ID in the Input provides addressing information allocated by the H-SMF (to be used for service operations towards the H-SMF for this PDU Session).</w:t>
      </w:r>
    </w:p>
    <w:p w14:paraId="3646344E" w14:textId="77777777" w:rsidR="00FA2CD7" w:rsidRDefault="00FA2CD7" w:rsidP="00FA2CD7">
      <w:r>
        <w:t>The SMF SM Context ID in the Input provides addressing information allocated by the SMF (to be used for service operations towards the SMF for this PDU Session).</w:t>
      </w:r>
    </w:p>
    <w:p w14:paraId="3E51608A" w14:textId="77777777" w:rsidR="00FA2CD7" w:rsidRDefault="00FA2CD7" w:rsidP="00FA2CD7">
      <w:r>
        <w:t>See clause 4.3.3.3 for an example usage of this service operation.</w:t>
      </w:r>
    </w:p>
    <w:p w14:paraId="52F15D8E" w14:textId="77777777" w:rsidR="00FA2CD7" w:rsidRDefault="00FA2CD7" w:rsidP="00FA2CD7">
      <w:r>
        <w:t>See clauses 4.22.6.3, 4.22.7, 4.22.8.3 and 4.22.10.3 for detailed usage of this service operation for ATSSS.</w:t>
      </w:r>
    </w:p>
    <w:p w14:paraId="109EFF1C" w14:textId="77777777" w:rsidR="00FA2CD7" w:rsidRDefault="00FA2CD7" w:rsidP="00FA2CD7">
      <w:r>
        <w:t>See clause 6.7.3 in TS 23.548 [74] for detailed usage of this service for EAS re-discovery.</w:t>
      </w:r>
    </w:p>
    <w:p w14:paraId="6903752B" w14:textId="77777777" w:rsidR="00FA2CD7" w:rsidRPr="0042466D" w:rsidRDefault="00FA2CD7" w:rsidP="00FA2C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6D397DA" w14:textId="77777777" w:rsidR="004402B3" w:rsidRDefault="004402B3" w:rsidP="004402B3">
      <w:pPr>
        <w:pStyle w:val="Heading5"/>
        <w:rPr>
          <w:lang w:eastAsia="zh-CN"/>
        </w:rPr>
      </w:pPr>
      <w:bookmarkStart w:id="96" w:name="_Toc20204636"/>
      <w:bookmarkStart w:id="97" w:name="_Toc27895342"/>
      <w:bookmarkStart w:id="98" w:name="_Toc36192445"/>
      <w:bookmarkStart w:id="99" w:name="_Toc45193548"/>
      <w:bookmarkStart w:id="100" w:name="_Toc47593180"/>
      <w:bookmarkStart w:id="101" w:name="_Toc51835267"/>
      <w:bookmarkStart w:id="102" w:name="_Toc131528751"/>
      <w:r>
        <w:rPr>
          <w:lang w:eastAsia="zh-CN"/>
        </w:rPr>
        <w:t>5.2.8.2.5</w:t>
      </w:r>
      <w:r>
        <w:rPr>
          <w:lang w:eastAsia="zh-CN"/>
        </w:rPr>
        <w:tab/>
      </w:r>
      <w:proofErr w:type="spellStart"/>
      <w:r>
        <w:rPr>
          <w:lang w:eastAsia="zh-CN"/>
        </w:rPr>
        <w:t>Nsmf_PDUSession_CreateSMContext</w:t>
      </w:r>
      <w:proofErr w:type="spellEnd"/>
      <w:r>
        <w:rPr>
          <w:lang w:eastAsia="zh-CN"/>
        </w:rPr>
        <w:t xml:space="preserve"> service operation</w:t>
      </w:r>
      <w:bookmarkEnd w:id="96"/>
      <w:bookmarkEnd w:id="97"/>
      <w:bookmarkEnd w:id="98"/>
      <w:bookmarkEnd w:id="99"/>
      <w:bookmarkEnd w:id="100"/>
      <w:bookmarkEnd w:id="101"/>
      <w:bookmarkEnd w:id="102"/>
    </w:p>
    <w:p w14:paraId="3E7552D9" w14:textId="77777777" w:rsidR="004402B3" w:rsidRDefault="004402B3" w:rsidP="004402B3">
      <w:r>
        <w:rPr>
          <w:b/>
        </w:rPr>
        <w:t>Service operation name:</w:t>
      </w:r>
      <w:r>
        <w:t xml:space="preserve"> </w:t>
      </w:r>
      <w:proofErr w:type="spellStart"/>
      <w:r>
        <w:t>Nsmf_PDUSession_CreateSMContext</w:t>
      </w:r>
      <w:proofErr w:type="spellEnd"/>
      <w:r>
        <w:t>.</w:t>
      </w:r>
    </w:p>
    <w:p w14:paraId="35F821B4" w14:textId="77777777" w:rsidR="004402B3" w:rsidRDefault="004402B3" w:rsidP="004402B3">
      <w:r>
        <w:rPr>
          <w:b/>
        </w:rPr>
        <w:t xml:space="preserve">Description: </w:t>
      </w:r>
      <w:r>
        <w:t>It creates an AMF-SMF association to support a PDU Session.</w:t>
      </w:r>
    </w:p>
    <w:p w14:paraId="0B31CC30" w14:textId="77777777" w:rsidR="004402B3" w:rsidRDefault="004402B3" w:rsidP="004402B3">
      <w:r>
        <w:rPr>
          <w:b/>
        </w:rPr>
        <w:t xml:space="preserve">Input, </w:t>
      </w:r>
      <w:proofErr w:type="gramStart"/>
      <w:r>
        <w:rPr>
          <w:b/>
        </w:rPr>
        <w:t>Required</w:t>
      </w:r>
      <w:proofErr w:type="gramEnd"/>
      <w:r>
        <w:rPr>
          <w:b/>
        </w:rPr>
        <w:t>:</w:t>
      </w:r>
      <w:r>
        <w:t xml:space="preserve"> SUPI or PEI, DNN, AMF ID (AMF Instance ID), RAT Type, Serving Network (PLMN ID, or PLMN ID and NID, see clause 5.18 of TS 23.501 [2]).</w:t>
      </w:r>
    </w:p>
    <w:p w14:paraId="10730018" w14:textId="475B4116" w:rsidR="004402B3" w:rsidRDefault="004402B3" w:rsidP="004402B3">
      <w:r>
        <w:rPr>
          <w:b/>
        </w:rPr>
        <w:t>Input, Optional:</w:t>
      </w:r>
      <w:r>
        <w:t xml:space="preserve"> </w:t>
      </w:r>
      <w:r>
        <w:rPr>
          <w:lang w:eastAsia="zh-CN"/>
        </w:rPr>
        <w:t xml:space="preserve">PEI, S-NSSAI(s), PDU Session Id, N1 SM container, </w:t>
      </w:r>
      <w:del w:id="103" w:author="Qulacomm-Hong Cheng" w:date="2023-05-11T15:37:00Z">
        <w:r w:rsidDel="006B2C99">
          <w:rPr>
            <w:lang w:eastAsia="zh-CN"/>
          </w:rPr>
          <w:delText xml:space="preserve">UE </w:delText>
        </w:r>
      </w:del>
      <w:ins w:id="104" w:author="Qulacomm-Hong Cheng" w:date="2023-05-11T15:37:00Z">
        <w:r w:rsidR="006B2C99">
          <w:rPr>
            <w:lang w:eastAsia="zh-CN"/>
          </w:rPr>
          <w:t xml:space="preserve">User </w:t>
        </w:r>
      </w:ins>
      <w:r>
        <w:rPr>
          <w:lang w:eastAsia="zh-CN"/>
        </w:rPr>
        <w:t>location information</w:t>
      </w:r>
      <w:ins w:id="105" w:author="Qulacomm-Hong Cheng" w:date="2023-05-11T15:37:00Z">
        <w:r w:rsidR="006B2C99">
          <w:rPr>
            <w:lang w:eastAsia="zh-CN"/>
          </w:rPr>
          <w:t xml:space="preserve">, </w:t>
        </w:r>
        <w:r w:rsidR="006B2C99">
          <w:t>[Additional User Location Information]</w:t>
        </w:r>
      </w:ins>
      <w:r>
        <w:rPr>
          <w:lang w:eastAsia="zh-CN"/>
        </w:rPr>
        <w:t xml:space="preserve">, UE </w:t>
      </w:r>
      <w:r>
        <w:t xml:space="preserve">Time Zone, </w:t>
      </w:r>
      <w:r>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w:t>
      </w:r>
      <w:r>
        <w:rPr>
          <w:lang w:eastAsia="zh-CN"/>
        </w:rPr>
        <w:lastRenderedPageBreak/>
        <w:t xml:space="preserve">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Pr>
          <w:lang w:eastAsia="zh-CN"/>
        </w:rPr>
        <w:t>CIoT</w:t>
      </w:r>
      <w:proofErr w:type="spellEnd"/>
      <w:r>
        <w:rPr>
          <w:lang w:eastAsia="zh-CN"/>
        </w:rPr>
        <w:t xml:space="preserve">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26D7441B" w14:textId="77777777" w:rsidR="004402B3" w:rsidRDefault="004402B3" w:rsidP="004402B3">
      <w:pPr>
        <w:rPr>
          <w:lang w:eastAsia="zh-CN"/>
        </w:rPr>
      </w:pPr>
      <w:r>
        <w:rPr>
          <w:b/>
        </w:rPr>
        <w:t xml:space="preserve">Output, Required: </w:t>
      </w:r>
      <w:r>
        <w:t>Result Indication and if successful SM Context ID.</w:t>
      </w:r>
    </w:p>
    <w:p w14:paraId="2B5C79CE" w14:textId="77777777" w:rsidR="004402B3" w:rsidRDefault="004402B3" w:rsidP="004402B3">
      <w:pPr>
        <w:rPr>
          <w:i/>
        </w:rPr>
      </w:pPr>
      <w:r>
        <w:rPr>
          <w:b/>
        </w:rPr>
        <w:t xml:space="preserve">Output, Optional: </w:t>
      </w:r>
      <w:r>
        <w:t>Cause, PDU Session ID, N2 SM information, N1 SM container, S-NSSAI(s).</w:t>
      </w:r>
    </w:p>
    <w:p w14:paraId="15B99DF1" w14:textId="77777777" w:rsidR="004402B3" w:rsidRDefault="004402B3" w:rsidP="004402B3">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CECF2AE" w14:textId="77777777" w:rsidR="004402B3" w:rsidRDefault="004402B3" w:rsidP="004402B3">
      <w:r>
        <w:t>See clause 4.3.2.2.1 clause 4.3.2.2.2 clause 4.11.1.2.2 and clause 4.11.1.3.3 for details on the usage of this service operation.</w:t>
      </w:r>
    </w:p>
    <w:p w14:paraId="7926C5AA" w14:textId="77777777" w:rsidR="004402B3" w:rsidRDefault="004402B3" w:rsidP="004402B3">
      <w:r>
        <w:t>See clauses 4.22.2.1 and 4.22.3 for detailed usage of this service operation for ATSSS.</w:t>
      </w:r>
    </w:p>
    <w:p w14:paraId="5F79FD66" w14:textId="77777777" w:rsidR="004402B3" w:rsidRDefault="004402B3" w:rsidP="004402B3">
      <w:r>
        <w:t>See clause 6.7 of TS 23.548 [74] for HR-SBO allowed indication.</w:t>
      </w:r>
    </w:p>
    <w:p w14:paraId="4B57EC7F" w14:textId="77777777" w:rsidR="00CC6E3F" w:rsidRDefault="00CC6E3F" w:rsidP="001F2315"/>
    <w:p w14:paraId="7BB619D4" w14:textId="77777777" w:rsidR="004402B3" w:rsidRPr="0042466D" w:rsidRDefault="004402B3" w:rsidP="00440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D1CED1C" w14:textId="77777777" w:rsidR="00EC3997" w:rsidRDefault="00EC3997" w:rsidP="00EC3997">
      <w:pPr>
        <w:pStyle w:val="Heading5"/>
        <w:rPr>
          <w:lang w:eastAsia="zh-CN"/>
        </w:rPr>
      </w:pPr>
      <w:bookmarkStart w:id="106" w:name="_Toc131528752"/>
      <w:r>
        <w:rPr>
          <w:lang w:eastAsia="zh-CN"/>
        </w:rPr>
        <w:t>5.2.8.2.6</w:t>
      </w:r>
      <w:r>
        <w:rPr>
          <w:lang w:eastAsia="zh-CN"/>
        </w:rPr>
        <w:tab/>
      </w:r>
      <w:proofErr w:type="spellStart"/>
      <w:r>
        <w:rPr>
          <w:lang w:eastAsia="zh-CN"/>
        </w:rPr>
        <w:t>Nsmf_PDUSession_UpdateSMContext</w:t>
      </w:r>
      <w:proofErr w:type="spellEnd"/>
      <w:r>
        <w:rPr>
          <w:lang w:eastAsia="zh-CN"/>
        </w:rPr>
        <w:t xml:space="preserve"> service operation</w:t>
      </w:r>
      <w:bookmarkEnd w:id="106"/>
    </w:p>
    <w:p w14:paraId="29C1041E" w14:textId="77777777" w:rsidR="00EC3997" w:rsidRDefault="00EC3997" w:rsidP="00EC3997">
      <w:r>
        <w:rPr>
          <w:b/>
        </w:rPr>
        <w:t>Service operation name:</w:t>
      </w:r>
      <w:r>
        <w:t xml:space="preserve"> </w:t>
      </w:r>
      <w:proofErr w:type="spellStart"/>
      <w:r>
        <w:t>Nsmf_PDUSession_UpdateSMContext</w:t>
      </w:r>
      <w:proofErr w:type="spellEnd"/>
      <w:r>
        <w:t>.</w:t>
      </w:r>
    </w:p>
    <w:p w14:paraId="6CC7CE89" w14:textId="77777777" w:rsidR="00EC3997" w:rsidRDefault="00EC3997" w:rsidP="00EC399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w:t>
      </w:r>
      <w:proofErr w:type="gramStart"/>
      <w:r>
        <w:t>e.g.</w:t>
      </w:r>
      <w:proofErr w:type="gramEnd"/>
      <w:r>
        <w:t xml:space="preserve"> by UPF controlled by old I-SMF and UPF controlled by new I-SMF).</w:t>
      </w:r>
    </w:p>
    <w:p w14:paraId="484B3D3A" w14:textId="77777777" w:rsidR="00EC3997" w:rsidRDefault="00EC3997" w:rsidP="00EC3997">
      <w:r>
        <w:rPr>
          <w:b/>
        </w:rPr>
        <w:t>Input, Required:</w:t>
      </w:r>
      <w:r>
        <w:t xml:space="preserve"> SM Context ID</w:t>
      </w:r>
      <w:r>
        <w:rPr>
          <w:lang w:eastAsia="zh-CN"/>
        </w:rPr>
        <w:t>.</w:t>
      </w:r>
    </w:p>
    <w:p w14:paraId="0978C3CC" w14:textId="03CDE6B5" w:rsidR="00EC3997" w:rsidRDefault="00EC3997" w:rsidP="00EC399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w:t>
      </w:r>
      <w:del w:id="107" w:author="Qulacomm-Hong Cheng" w:date="2023-05-11T15:37:00Z">
        <w:r w:rsidDel="006B2C99">
          <w:rPr>
            <w:lang w:eastAsia="zh-CN"/>
          </w:rPr>
          <w:delText xml:space="preserve">UE </w:delText>
        </w:r>
      </w:del>
      <w:ins w:id="108" w:author="Qulacomm-Hong Cheng" w:date="2023-05-11T15:37:00Z">
        <w:r w:rsidR="006B2C99">
          <w:rPr>
            <w:lang w:eastAsia="zh-CN"/>
          </w:rPr>
          <w:t xml:space="preserve">User </w:t>
        </w:r>
      </w:ins>
      <w:r>
        <w:rPr>
          <w:lang w:eastAsia="zh-CN"/>
        </w:rPr>
        <w:t>location information</w:t>
      </w:r>
      <w:ins w:id="109" w:author="Qulacomm-Hong Cheng" w:date="2023-05-11T15:37:00Z">
        <w:r w:rsidR="006B2C99">
          <w:rPr>
            <w:lang w:eastAsia="zh-CN"/>
          </w:rPr>
          <w:t xml:space="preserve">, </w:t>
        </w:r>
        <w:r w:rsidR="006B2C99">
          <w:t>[Additional User Location Information]</w:t>
        </w:r>
      </w:ins>
      <w:r>
        <w:rPr>
          <w:lang w:eastAsia="zh-CN"/>
        </w:rPr>
        <w:t xml:space="preserve">, AN type, UE </w:t>
      </w:r>
      <w:r>
        <w:t>Time Zone</w:t>
      </w:r>
      <w:r>
        <w:rPr>
          <w:lang w:eastAsia="zh-CN"/>
        </w:rPr>
        <w:t>, H-SMF identifier/address</w:t>
      </w:r>
      <w:r>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p>
    <w:p w14:paraId="78FC27E5" w14:textId="77777777" w:rsidR="00EC3997" w:rsidRDefault="00EC3997" w:rsidP="00EC3997">
      <w:pPr>
        <w:rPr>
          <w:lang w:eastAsia="zh-CN"/>
        </w:rPr>
      </w:pPr>
      <w:r>
        <w:rPr>
          <w:b/>
        </w:rPr>
        <w:t xml:space="preserve">Output, Required: </w:t>
      </w:r>
      <w:r>
        <w:t>Result Indication.</w:t>
      </w:r>
    </w:p>
    <w:p w14:paraId="7C9384A2" w14:textId="77777777" w:rsidR="00EC3997" w:rsidRDefault="00EC3997" w:rsidP="00EC399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w:t>
      </w:r>
      <w:proofErr w:type="gramStart"/>
      <w:r>
        <w:t>e.g.</w:t>
      </w:r>
      <w:proofErr w:type="gramEnd"/>
      <w:r>
        <w:t xml:space="preserve"> QFI, UE location information, notification</w:t>
      </w:r>
      <w:r>
        <w:rPr>
          <w:lang w:eastAsia="zh-CN"/>
        </w:rPr>
        <w:t xml:space="preserve"> indication indicating that the QoS targets cannot be fulfilled</w:t>
      </w:r>
      <w:r>
        <w:t xml:space="preserve">), N1 SM container to be transferred to the AN/UE, type of N2 SM information. MA PDU session Accepted indication, list of NWDAF IDs </w:t>
      </w:r>
      <w:r>
        <w:lastRenderedPageBreak/>
        <w:t>and corresponding Analytics ID(s), source UL CL tunnel info for N9 forwarding tunnel info to support the EAS session continuity.</w:t>
      </w:r>
    </w:p>
    <w:p w14:paraId="42543236" w14:textId="77777777" w:rsidR="00EC3997" w:rsidRDefault="00EC3997" w:rsidP="00EC3997">
      <w:r>
        <w:t>See clause 4.3.3.2 and clause 4.3.3.3 for an example usage of this service operation.</w:t>
      </w:r>
    </w:p>
    <w:p w14:paraId="33172918" w14:textId="77777777" w:rsidR="00EC3997" w:rsidRDefault="00EC3997" w:rsidP="00EC399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A9051A4" w14:textId="77777777" w:rsidR="00EC3997" w:rsidRDefault="00EC3997" w:rsidP="00EC3997">
      <w:r>
        <w:t>For the use of the "</w:t>
      </w:r>
      <w:r>
        <w:rPr>
          <w:rFonts w:eastAsia="SimSun"/>
          <w:lang w:eastAsia="zh-CN"/>
        </w:rPr>
        <w:t>EBI(s) to be revoked" information, see clause </w:t>
      </w:r>
      <w:r>
        <w:t>4.11.</w:t>
      </w:r>
      <w:r>
        <w:rPr>
          <w:rFonts w:eastAsia="SimSun"/>
          <w:lang w:eastAsia="zh-CN"/>
        </w:rPr>
        <w:t>1.4.1.</w:t>
      </w:r>
    </w:p>
    <w:p w14:paraId="2D98C4D7" w14:textId="77777777" w:rsidR="00EC3997" w:rsidRDefault="00EC3997" w:rsidP="00EC3997">
      <w:pPr>
        <w:rPr>
          <w:lang w:eastAsia="zh-CN"/>
        </w:rPr>
      </w:pPr>
      <w:r>
        <w:rPr>
          <w:lang w:eastAsia="zh-CN"/>
        </w:rPr>
        <w:t>For the use of the "Direct Forwarding Flag", see clause 4.11.1.2.2.2.</w:t>
      </w:r>
    </w:p>
    <w:p w14:paraId="58C431CA" w14:textId="77777777" w:rsidR="00EC3997" w:rsidRDefault="00EC3997" w:rsidP="00EC3997">
      <w:pPr>
        <w:rPr>
          <w:lang w:eastAsia="zh-CN"/>
        </w:rPr>
      </w:pPr>
      <w:r>
        <w:rPr>
          <w:lang w:eastAsia="zh-CN"/>
        </w:rPr>
        <w:t>For the use of the "Indication of Access Type can be changed", see clause 4.2.3.2.</w:t>
      </w:r>
    </w:p>
    <w:p w14:paraId="79B6E95F" w14:textId="77777777" w:rsidR="00EC3997" w:rsidRDefault="00EC3997" w:rsidP="00EC3997">
      <w:pPr>
        <w:rPr>
          <w:lang w:eastAsia="zh-CN"/>
        </w:rPr>
      </w:pPr>
      <w:r>
        <w:rPr>
          <w:lang w:eastAsia="zh-CN"/>
        </w:rPr>
        <w:t>For the use of "release indication and release cause", see clause 4.3.4.2.</w:t>
      </w:r>
    </w:p>
    <w:p w14:paraId="7923DD4A" w14:textId="77777777" w:rsidR="00EC3997" w:rsidRDefault="00EC3997" w:rsidP="00EC3997">
      <w:pPr>
        <w:rPr>
          <w:lang w:eastAsia="zh-CN"/>
        </w:rPr>
      </w:pPr>
      <w:r>
        <w:rPr>
          <w:lang w:eastAsia="zh-CN"/>
        </w:rPr>
        <w:t>For the use of the "forwarding tunnel information", see clause 4.23.4.3.</w:t>
      </w:r>
    </w:p>
    <w:p w14:paraId="6FED62C8" w14:textId="77777777" w:rsidR="00EC3997" w:rsidRDefault="00EC3997" w:rsidP="00EC3997">
      <w:pPr>
        <w:rPr>
          <w:lang w:eastAsia="zh-CN"/>
        </w:rPr>
      </w:pPr>
      <w:r>
        <w:rPr>
          <w:lang w:eastAsia="zh-CN"/>
        </w:rPr>
        <w:t>If the consumer NF is AMF and the SMF determines that some EBIs are not needed, the SMF will put the EBIs back</w:t>
      </w:r>
      <w:r>
        <w:rPr>
          <w:rFonts w:eastAsia="SimSun"/>
        </w:rPr>
        <w:t xml:space="preserve"> </w:t>
      </w:r>
      <w:r>
        <w:rPr>
          <w:lang w:eastAsia="zh-CN"/>
        </w:rPr>
        <w:t>in the released EBI list.</w:t>
      </w:r>
    </w:p>
    <w:p w14:paraId="00F37916" w14:textId="77777777" w:rsidR="00EC3997" w:rsidRDefault="00EC3997" w:rsidP="00EC3997">
      <w:r>
        <w:t>If the consumer NF is AMF and Inter-system mobility happens, the SMF sends allocated EBI information to AMF.</w:t>
      </w:r>
    </w:p>
    <w:p w14:paraId="17790029" w14:textId="77777777" w:rsidR="00EC3997" w:rsidRDefault="00EC3997" w:rsidP="00EC3997">
      <w:pPr>
        <w:rPr>
          <w:lang w:eastAsia="zh-CN"/>
        </w:rPr>
      </w:pPr>
      <w:r>
        <w:rPr>
          <w:lang w:eastAsia="zh-CN"/>
        </w:rPr>
        <w:t>If the ARP of QoS flow is changed, the SMF uses this operation to update EBI-ARP information in the AMF.</w:t>
      </w:r>
    </w:p>
    <w:p w14:paraId="1807DD18" w14:textId="77777777" w:rsidR="00EC3997" w:rsidRDefault="00EC3997" w:rsidP="00EC3997">
      <w:r>
        <w:rPr>
          <w:lang w:eastAsia="zh-CN"/>
        </w:rPr>
        <w:t>If the AMF does not have PDU Session ID, the PDU Session ID is not required for Input and is required for Output.</w:t>
      </w:r>
    </w:p>
    <w:p w14:paraId="00B9A98B" w14:textId="77777777" w:rsidR="00EC3997" w:rsidRDefault="00EC3997" w:rsidP="00EC3997">
      <w:pPr>
        <w:rPr>
          <w:rFonts w:eastAsia="MS Mincho"/>
        </w:rPr>
      </w:pPr>
      <w:r>
        <w:rPr>
          <w:rFonts w:eastAsia="MS Mincho"/>
        </w:rPr>
        <w:t>If consumer NF is AMF and SMF includes N2 SM information in the Output, the SMF indicates type of N2 SM information.</w:t>
      </w:r>
    </w:p>
    <w:p w14:paraId="6DA9DDB9" w14:textId="77777777" w:rsidR="00EC3997" w:rsidRDefault="00EC3997" w:rsidP="00EC399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ABE873" w14:textId="77777777" w:rsidR="00EC3997" w:rsidRDefault="00EC3997" w:rsidP="00EC3997">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6015021" w14:textId="77777777" w:rsidR="00EC3997" w:rsidRDefault="00EC3997" w:rsidP="00EC3997">
      <w:pPr>
        <w:rPr>
          <w:rFonts w:eastAsia="MS Mincho"/>
        </w:rPr>
      </w:pPr>
      <w:r>
        <w:rPr>
          <w:rFonts w:eastAsia="MS Mincho"/>
        </w:rPr>
        <w:t>See clauses 4.22.6.3, 4.22.9 and 4.22.10.2 for detailed usage of this service operation for ATSSS.</w:t>
      </w:r>
    </w:p>
    <w:p w14:paraId="74AF45FD" w14:textId="77777777" w:rsidR="00EC3997" w:rsidRPr="0042466D" w:rsidRDefault="00EC3997" w:rsidP="00EC3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D83C9CB" w14:textId="77777777" w:rsidR="0006681C" w:rsidRDefault="0006681C" w:rsidP="0006681C">
      <w:pPr>
        <w:pStyle w:val="Heading5"/>
        <w:rPr>
          <w:lang w:eastAsia="zh-CN"/>
        </w:rPr>
      </w:pPr>
      <w:bookmarkStart w:id="110" w:name="_Toc27895344"/>
      <w:bookmarkStart w:id="111" w:name="_Toc36192447"/>
      <w:bookmarkStart w:id="112" w:name="_Toc45193550"/>
      <w:bookmarkStart w:id="113" w:name="_Toc47593182"/>
      <w:bookmarkStart w:id="114" w:name="_Toc51835269"/>
      <w:bookmarkStart w:id="115" w:name="_Toc131528753"/>
      <w:r>
        <w:rPr>
          <w:lang w:eastAsia="zh-CN"/>
        </w:rPr>
        <w:t>5.2.8.2.7</w:t>
      </w:r>
      <w:r>
        <w:rPr>
          <w:lang w:eastAsia="zh-CN"/>
        </w:rPr>
        <w:tab/>
      </w:r>
      <w:proofErr w:type="spellStart"/>
      <w:r>
        <w:rPr>
          <w:lang w:eastAsia="zh-CN"/>
        </w:rPr>
        <w:t>Nsmf_PDUSession_ReleaseSMContext</w:t>
      </w:r>
      <w:proofErr w:type="spellEnd"/>
      <w:r>
        <w:rPr>
          <w:lang w:eastAsia="zh-CN"/>
        </w:rPr>
        <w:t xml:space="preserve"> service operation</w:t>
      </w:r>
      <w:bookmarkEnd w:id="110"/>
      <w:bookmarkEnd w:id="111"/>
      <w:bookmarkEnd w:id="112"/>
      <w:bookmarkEnd w:id="113"/>
      <w:bookmarkEnd w:id="114"/>
      <w:bookmarkEnd w:id="115"/>
    </w:p>
    <w:p w14:paraId="63E123B2" w14:textId="77777777" w:rsidR="0006681C" w:rsidRDefault="0006681C" w:rsidP="0006681C">
      <w:r>
        <w:rPr>
          <w:b/>
        </w:rPr>
        <w:t>Service operation name:</w:t>
      </w:r>
      <w:r>
        <w:t xml:space="preserve"> </w:t>
      </w:r>
      <w:proofErr w:type="spellStart"/>
      <w:r>
        <w:t>Nsmf_PDUSession_ReleaseSMContext</w:t>
      </w:r>
      <w:proofErr w:type="spellEnd"/>
      <w:r>
        <w:t>.</w:t>
      </w:r>
    </w:p>
    <w:p w14:paraId="4F235149" w14:textId="77777777" w:rsidR="0006681C" w:rsidRDefault="0006681C" w:rsidP="0006681C">
      <w:r>
        <w:rPr>
          <w:b/>
        </w:rPr>
        <w:t xml:space="preserve">Description: </w:t>
      </w:r>
      <w:r>
        <w:t>It allows to release the AMF-SMF association for a certain PDU Session because the PDU Session has been released.</w:t>
      </w:r>
    </w:p>
    <w:p w14:paraId="18F22D65" w14:textId="77777777" w:rsidR="0006681C" w:rsidRDefault="0006681C" w:rsidP="0006681C">
      <w:r>
        <w:rPr>
          <w:b/>
        </w:rPr>
        <w:t>Input, Required:</w:t>
      </w:r>
      <w:r>
        <w:t xml:space="preserve"> SM Context ID</w:t>
      </w:r>
      <w:r>
        <w:rPr>
          <w:lang w:eastAsia="zh-CN"/>
        </w:rPr>
        <w:t>.</w:t>
      </w:r>
    </w:p>
    <w:p w14:paraId="1DC4474C" w14:textId="67932E34" w:rsidR="0006681C" w:rsidRDefault="0006681C" w:rsidP="0006681C">
      <w:r>
        <w:rPr>
          <w:b/>
        </w:rPr>
        <w:t xml:space="preserve">Input, Optional: </w:t>
      </w:r>
      <w:del w:id="116" w:author="Qulacomm-Hong Cheng" w:date="2023-05-11T15:37:00Z">
        <w:r w:rsidDel="006B2C99">
          <w:rPr>
            <w:lang w:eastAsia="zh-CN"/>
          </w:rPr>
          <w:delText xml:space="preserve">UE </w:delText>
        </w:r>
      </w:del>
      <w:ins w:id="117" w:author="Qulacomm-Hong Cheng" w:date="2023-05-11T15:37:00Z">
        <w:r w:rsidR="006B2C99">
          <w:rPr>
            <w:lang w:eastAsia="zh-CN"/>
          </w:rPr>
          <w:t xml:space="preserve">User </w:t>
        </w:r>
      </w:ins>
      <w:r>
        <w:rPr>
          <w:lang w:eastAsia="zh-CN"/>
        </w:rPr>
        <w:t>location information</w:t>
      </w:r>
      <w:ins w:id="118" w:author="Qulacomm-Hong Cheng" w:date="2023-05-11T15:37:00Z">
        <w:r w:rsidR="006B2C99">
          <w:rPr>
            <w:lang w:eastAsia="zh-CN"/>
          </w:rPr>
          <w:t xml:space="preserve">, </w:t>
        </w:r>
        <w:r w:rsidR="006B2C99">
          <w:t>[Additional User Location Information]</w:t>
        </w:r>
      </w:ins>
      <w:r>
        <w:rPr>
          <w:lang w:eastAsia="zh-CN"/>
        </w:rPr>
        <w:t xml:space="preserve">, AN type, UE </w:t>
      </w:r>
      <w:r>
        <w:t>Time Zone, N2 SM Info (Secondary RAT Usage Data), V-SMF only, I-SMF only</w:t>
      </w:r>
      <w:r>
        <w:rPr>
          <w:lang w:eastAsia="zh-CN"/>
        </w:rPr>
        <w:t>.</w:t>
      </w:r>
    </w:p>
    <w:p w14:paraId="0DEFECA7" w14:textId="77777777" w:rsidR="0006681C" w:rsidRDefault="0006681C" w:rsidP="0006681C">
      <w:pPr>
        <w:rPr>
          <w:lang w:eastAsia="zh-CN"/>
        </w:rPr>
      </w:pPr>
      <w:r>
        <w:rPr>
          <w:b/>
        </w:rPr>
        <w:t xml:space="preserve">Output, Required: </w:t>
      </w:r>
      <w:r>
        <w:t>Result Indication.</w:t>
      </w:r>
    </w:p>
    <w:p w14:paraId="4856856E" w14:textId="77777777" w:rsidR="0006681C" w:rsidRDefault="0006681C" w:rsidP="0006681C">
      <w:r>
        <w:rPr>
          <w:b/>
        </w:rPr>
        <w:t xml:space="preserve">Output, Optional: </w:t>
      </w:r>
      <w:r>
        <w:t>Cause, Small Data Rate Control Status, APN Rate Control Status.</w:t>
      </w:r>
    </w:p>
    <w:p w14:paraId="3A49A0BB" w14:textId="77777777" w:rsidR="0006681C" w:rsidRDefault="0006681C" w:rsidP="0006681C">
      <w:r>
        <w:t>See clause 4.3.4.2 and clause 4.3.4.3 for an example usage of this service.</w:t>
      </w:r>
    </w:p>
    <w:p w14:paraId="35A8029F" w14:textId="77777777" w:rsidR="0006681C" w:rsidRDefault="0006681C" w:rsidP="0006681C">
      <w:pPr>
        <w:rPr>
          <w:lang w:eastAsia="zh-CN"/>
        </w:rPr>
      </w:pPr>
      <w:r>
        <w:rPr>
          <w:lang w:eastAsia="zh-CN"/>
        </w:rPr>
        <w:t>If the consumer NF is AMF and the PDU Session indicated by the PDU Session ID had been assigned some EBIs, the AMF locally determines that the corresponding EBI(s) are released.</w:t>
      </w:r>
    </w:p>
    <w:p w14:paraId="09795BB1" w14:textId="77777777" w:rsidR="0006681C" w:rsidRDefault="0006681C" w:rsidP="0006681C">
      <w:pPr>
        <w:rPr>
          <w:lang w:eastAsia="zh-CN"/>
        </w:rPr>
      </w:pPr>
      <w:r>
        <w:rPr>
          <w:lang w:eastAsia="zh-CN"/>
        </w:rPr>
        <w:t>For the use of the "V-SMF only" indication, see clause 4.11.1.2.</w:t>
      </w:r>
    </w:p>
    <w:p w14:paraId="0FBF452F" w14:textId="77777777" w:rsidR="0006681C" w:rsidRDefault="0006681C" w:rsidP="0006681C">
      <w:pPr>
        <w:rPr>
          <w:lang w:eastAsia="zh-CN"/>
        </w:rPr>
      </w:pPr>
      <w:r>
        <w:rPr>
          <w:lang w:eastAsia="zh-CN"/>
        </w:rPr>
        <w:t>For the use of the "I-SMF only" indication, see clause 4.23.7.3.</w:t>
      </w:r>
    </w:p>
    <w:p w14:paraId="03C819B5" w14:textId="77777777" w:rsidR="0006681C" w:rsidRPr="0042466D" w:rsidRDefault="0006681C" w:rsidP="000668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D2B5F49" w14:textId="77777777" w:rsidR="00107097" w:rsidRDefault="00107097" w:rsidP="00107097">
      <w:pPr>
        <w:pStyle w:val="Heading5"/>
        <w:rPr>
          <w:lang w:eastAsia="zh-CN"/>
        </w:rPr>
      </w:pPr>
      <w:bookmarkStart w:id="119" w:name="_Toc20204658"/>
      <w:bookmarkStart w:id="120" w:name="_Toc27895365"/>
      <w:bookmarkStart w:id="121" w:name="_Toc36192468"/>
      <w:bookmarkStart w:id="122" w:name="_Toc45193573"/>
      <w:bookmarkStart w:id="123" w:name="_Toc47593205"/>
      <w:bookmarkStart w:id="124" w:name="_Toc51835292"/>
      <w:bookmarkStart w:id="125" w:name="_Toc131528776"/>
      <w:r>
        <w:rPr>
          <w:lang w:eastAsia="zh-CN"/>
        </w:rPr>
        <w:lastRenderedPageBreak/>
        <w:t>5.2.9.2.4</w:t>
      </w:r>
      <w:r>
        <w:rPr>
          <w:lang w:eastAsia="zh-CN"/>
        </w:rPr>
        <w:tab/>
      </w:r>
      <w:proofErr w:type="spellStart"/>
      <w:r>
        <w:rPr>
          <w:lang w:eastAsia="zh-CN"/>
        </w:rPr>
        <w:t>Nsmsf_SMService_UplinkSMS</w:t>
      </w:r>
      <w:proofErr w:type="spellEnd"/>
      <w:r>
        <w:rPr>
          <w:lang w:eastAsia="zh-CN"/>
        </w:rPr>
        <w:t xml:space="preserve"> service operation</w:t>
      </w:r>
      <w:bookmarkEnd w:id="119"/>
      <w:bookmarkEnd w:id="120"/>
      <w:bookmarkEnd w:id="121"/>
      <w:bookmarkEnd w:id="122"/>
      <w:bookmarkEnd w:id="123"/>
      <w:bookmarkEnd w:id="124"/>
      <w:bookmarkEnd w:id="125"/>
    </w:p>
    <w:p w14:paraId="13F34EDC" w14:textId="77777777" w:rsidR="00107097" w:rsidRDefault="00107097" w:rsidP="00107097">
      <w:pPr>
        <w:rPr>
          <w:b/>
          <w:lang w:eastAsia="zh-CN"/>
        </w:rPr>
      </w:pPr>
      <w:r>
        <w:rPr>
          <w:b/>
          <w:lang w:eastAsia="zh-CN"/>
        </w:rPr>
        <w:t xml:space="preserve">Service operation name: </w:t>
      </w:r>
      <w:proofErr w:type="spellStart"/>
      <w:r>
        <w:t>Nsmsf_SMS</w:t>
      </w:r>
      <w:r>
        <w:rPr>
          <w:lang w:eastAsia="zh-CN"/>
        </w:rPr>
        <w:t>ervice_UplinkSMS</w:t>
      </w:r>
      <w:proofErr w:type="spellEnd"/>
      <w:r>
        <w:rPr>
          <w:lang w:eastAsia="zh-CN"/>
        </w:rPr>
        <w:t>.</w:t>
      </w:r>
    </w:p>
    <w:p w14:paraId="78251181" w14:textId="77777777" w:rsidR="00107097" w:rsidRDefault="00107097" w:rsidP="00107097">
      <w:pPr>
        <w:rPr>
          <w:lang w:eastAsia="zh-CN"/>
        </w:rPr>
      </w:pPr>
      <w:r>
        <w:rPr>
          <w:b/>
        </w:rPr>
        <w:t>Description:</w:t>
      </w:r>
      <w:r>
        <w:t xml:space="preserve"> </w:t>
      </w:r>
      <w:r>
        <w:rPr>
          <w:lang w:eastAsia="zh-CN"/>
        </w:rPr>
        <w:t>transmit uplink SMS message from consumer NF to SMSF.</w:t>
      </w:r>
    </w:p>
    <w:p w14:paraId="411D7BEC" w14:textId="77777777" w:rsidR="00107097" w:rsidRDefault="00107097" w:rsidP="00107097">
      <w:r>
        <w:rPr>
          <w:b/>
        </w:rPr>
        <w:t xml:space="preserve">Concurrent use: </w:t>
      </w:r>
      <w:r>
        <w:t>None.</w:t>
      </w:r>
    </w:p>
    <w:p w14:paraId="2327E288" w14:textId="77777777" w:rsidR="00107097" w:rsidRDefault="00107097" w:rsidP="00107097">
      <w:pPr>
        <w:rPr>
          <w:lang w:eastAsia="zh-CN"/>
        </w:rPr>
      </w:pPr>
      <w:r>
        <w:rPr>
          <w:b/>
        </w:rPr>
        <w:t>Inputs, Required:</w:t>
      </w:r>
      <w:r>
        <w:rPr>
          <w:lang w:eastAsia="zh-CN"/>
        </w:rPr>
        <w:t xml:space="preserve"> SUPI, SMS payload.</w:t>
      </w:r>
    </w:p>
    <w:p w14:paraId="4C2A2E0F" w14:textId="0E4ADFC0" w:rsidR="00107097" w:rsidRDefault="00107097" w:rsidP="00107097">
      <w:pPr>
        <w:rPr>
          <w:lang w:val="fr-FR"/>
        </w:rPr>
      </w:pPr>
      <w:r>
        <w:rPr>
          <w:b/>
          <w:lang w:val="fr-FR"/>
        </w:rPr>
        <w:t xml:space="preserve">Inputs, </w:t>
      </w:r>
      <w:proofErr w:type="spellStart"/>
      <w:proofErr w:type="gramStart"/>
      <w:r>
        <w:rPr>
          <w:b/>
          <w:lang w:val="fr-FR"/>
        </w:rPr>
        <w:t>Optional</w:t>
      </w:r>
      <w:proofErr w:type="spellEnd"/>
      <w:r>
        <w:rPr>
          <w:b/>
          <w:lang w:val="fr-FR"/>
        </w:rPr>
        <w:t>:</w:t>
      </w:r>
      <w:proofErr w:type="gramEnd"/>
      <w:r>
        <w:rPr>
          <w:lang w:val="fr-FR"/>
        </w:rPr>
        <w:t xml:space="preserve"> GPSI</w:t>
      </w:r>
      <w:r>
        <w:rPr>
          <w:lang w:val="fr-FR" w:eastAsia="zh-CN"/>
        </w:rPr>
        <w:t xml:space="preserve">, UE Time Zone, </w:t>
      </w:r>
      <w:del w:id="126" w:author="Qulacomm-Hong Cheng" w:date="2023-05-11T15:34:00Z">
        <w:r w:rsidDel="00F16F66">
          <w:rPr>
            <w:lang w:val="fr-FR" w:eastAsia="zh-CN"/>
          </w:rPr>
          <w:delText xml:space="preserve">UE </w:delText>
        </w:r>
      </w:del>
      <w:ins w:id="127" w:author="Qulacomm-Hong Cheng" w:date="2023-05-11T15:34:00Z">
        <w:r w:rsidR="00F16F66">
          <w:rPr>
            <w:lang w:val="fr-FR" w:eastAsia="zh-CN"/>
          </w:rPr>
          <w:t xml:space="preserve">User </w:t>
        </w:r>
      </w:ins>
      <w:r>
        <w:rPr>
          <w:lang w:val="fr-FR" w:eastAsia="zh-CN"/>
        </w:rPr>
        <w:t>Location Information (ULI)</w:t>
      </w:r>
      <w:ins w:id="128" w:author="Qulacomm-Hong Cheng" w:date="2023-05-11T15:34:00Z">
        <w:r w:rsidR="00F16F66">
          <w:rPr>
            <w:lang w:val="fr-FR" w:eastAsia="zh-CN"/>
          </w:rPr>
          <w:t xml:space="preserve">, </w:t>
        </w:r>
      </w:ins>
      <w:ins w:id="129" w:author="Qulacomm-Hong Cheng" w:date="2023-05-11T15:37:00Z">
        <w:r w:rsidR="006B2C99">
          <w:t>[Additional User Location Information]</w:t>
        </w:r>
      </w:ins>
      <w:r>
        <w:rPr>
          <w:lang w:val="fr-FR"/>
        </w:rPr>
        <w:t>.</w:t>
      </w:r>
    </w:p>
    <w:p w14:paraId="0935C733" w14:textId="77777777" w:rsidR="00107097" w:rsidRDefault="00107097" w:rsidP="00107097">
      <w:r>
        <w:rPr>
          <w:b/>
        </w:rPr>
        <w:t xml:space="preserve">Outputs, Required: </w:t>
      </w:r>
      <w:r>
        <w:rPr>
          <w:lang w:eastAsia="zh-CN"/>
        </w:rPr>
        <w:t>SMS message transmission result.</w:t>
      </w:r>
    </w:p>
    <w:p w14:paraId="6F27A985" w14:textId="77777777" w:rsidR="00107097" w:rsidRDefault="00107097" w:rsidP="00107097">
      <w:pPr>
        <w:rPr>
          <w:lang w:eastAsia="zh-CN"/>
        </w:rPr>
      </w:pPr>
      <w:r>
        <w:rPr>
          <w:b/>
        </w:rPr>
        <w:t>Outputs, Optional:</w:t>
      </w:r>
      <w:r>
        <w:t xml:space="preserve"> </w:t>
      </w:r>
      <w:r>
        <w:rPr>
          <w:lang w:eastAsia="zh-CN"/>
        </w:rPr>
        <w:t>None.</w:t>
      </w:r>
    </w:p>
    <w:p w14:paraId="5FF72A2F" w14:textId="77777777" w:rsidR="00CC6E3F" w:rsidRDefault="00CC6E3F" w:rsidP="001F2315"/>
    <w:p w14:paraId="2AA707AE" w14:textId="77777777" w:rsidR="00CC6E3F" w:rsidRDefault="00CC6E3F" w:rsidP="001F2315"/>
    <w:p w14:paraId="29555ADE" w14:textId="09590BBF" w:rsidR="00554867" w:rsidRPr="0042466D" w:rsidRDefault="00554867" w:rsidP="005548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E06ECC9" w14:textId="77777777" w:rsidR="00E0617D" w:rsidRDefault="00E0617D" w:rsidP="00E0617D">
      <w:pPr>
        <w:pStyle w:val="Heading1"/>
      </w:pPr>
      <w:bookmarkStart w:id="130" w:name="_Toc20204754"/>
      <w:bookmarkStart w:id="131" w:name="_Toc27895468"/>
      <w:bookmarkStart w:id="132" w:name="_Toc36192572"/>
      <w:bookmarkStart w:id="133" w:name="_Toc45193680"/>
      <w:bookmarkStart w:id="134" w:name="_Toc47593312"/>
      <w:bookmarkStart w:id="135" w:name="_Toc51835399"/>
      <w:bookmarkStart w:id="136" w:name="_Toc131528960"/>
      <w:r>
        <w:t>D.1</w:t>
      </w:r>
      <w:r>
        <w:tab/>
        <w:t>Determination of UE presence in Area of Interest by AMF</w:t>
      </w:r>
      <w:bookmarkEnd w:id="130"/>
      <w:bookmarkEnd w:id="131"/>
      <w:bookmarkEnd w:id="132"/>
      <w:bookmarkEnd w:id="133"/>
      <w:bookmarkEnd w:id="134"/>
      <w:bookmarkEnd w:id="135"/>
      <w:bookmarkEnd w:id="136"/>
    </w:p>
    <w:p w14:paraId="1AB6CAF7" w14:textId="77777777" w:rsidR="00E0617D" w:rsidRDefault="00E0617D" w:rsidP="00E0617D">
      <w:r>
        <w:t xml:space="preserve">If the AMF has requested NG-RAN location reporting as specified in clause 4.10 for the Area </w:t>
      </w:r>
      <w:proofErr w:type="gramStart"/>
      <w:r>
        <w:t>Of</w:t>
      </w:r>
      <w:proofErr w:type="gramEnd"/>
      <w:r>
        <w:t xml:space="preserve"> Interest and UE is in CM-CONNECTED state, including RRC_CONNECTED and RRC_INACTIVE state, the AMF determines the UE presence in the Area of Interest as the reported value from the NG-RAN, as specified in clause D.2.</w:t>
      </w:r>
    </w:p>
    <w:p w14:paraId="71952797" w14:textId="77777777" w:rsidR="00E0617D" w:rsidRDefault="00E0617D" w:rsidP="00E0617D">
      <w:r>
        <w:t xml:space="preserve">If the AMF has requested N2 Notification as specified in clause 4.8.3, the AMF determines the UE presence in Area </w:t>
      </w:r>
      <w:proofErr w:type="gramStart"/>
      <w:r>
        <w:t>Of</w:t>
      </w:r>
      <w:proofErr w:type="gramEnd"/>
      <w:r>
        <w:t xml:space="preserve"> Interest as follows, taking N2 Notification from NG-RAN into consideration:</w:t>
      </w:r>
    </w:p>
    <w:p w14:paraId="021CBF19" w14:textId="77777777" w:rsidR="00E0617D" w:rsidRDefault="00E0617D" w:rsidP="00E0617D">
      <w:pPr>
        <w:pStyle w:val="B1"/>
      </w:pPr>
      <w:r>
        <w:t>-</w:t>
      </w:r>
      <w:r>
        <w:tab/>
        <w:t>IN:</w:t>
      </w:r>
    </w:p>
    <w:p w14:paraId="23DBE3A5" w14:textId="77777777" w:rsidR="00E0617D" w:rsidRDefault="00E0617D" w:rsidP="00E0617D">
      <w:pPr>
        <w:pStyle w:val="B2"/>
      </w:pPr>
      <w:r>
        <w:t>-</w:t>
      </w:r>
      <w:r>
        <w:tab/>
        <w:t xml:space="preserve">if the UE is in CM-CONNECTED with RRC_CONNECTED state and if the last received User Location Information for the UE is inside the Area </w:t>
      </w:r>
      <w:proofErr w:type="gramStart"/>
      <w:r>
        <w:t>Of</w:t>
      </w:r>
      <w:proofErr w:type="gramEnd"/>
      <w:r>
        <w:t xml:space="preserve"> Interest service area; or</w:t>
      </w:r>
    </w:p>
    <w:p w14:paraId="45B9084F" w14:textId="77777777" w:rsidR="00E0617D" w:rsidRDefault="00E0617D" w:rsidP="00E0617D">
      <w:pPr>
        <w:pStyle w:val="NO"/>
      </w:pPr>
      <w:r>
        <w:t>NOTE 1:</w:t>
      </w:r>
      <w:r>
        <w:tab/>
        <w:t xml:space="preserve">The above is valid </w:t>
      </w:r>
      <w:proofErr w:type="gramStart"/>
      <w:r>
        <w:t>e.g.</w:t>
      </w:r>
      <w:proofErr w:type="gramEnd"/>
      <w:r>
        <w:t xml:space="preserve"> under the condition that Area Of Interest border coincides with NG-RAN node service area border(s).</w:t>
      </w:r>
    </w:p>
    <w:p w14:paraId="6680A799" w14:textId="77777777" w:rsidR="00E0617D" w:rsidRDefault="00E0617D" w:rsidP="00E0617D">
      <w:pPr>
        <w:pStyle w:val="B2"/>
      </w:pPr>
      <w:r>
        <w:t>-</w:t>
      </w:r>
      <w:r>
        <w:tab/>
        <w:t xml:space="preserve">if the UE is in CM-CONNECTED and if the UE is inside a Registration Area which is completely contained within the Area </w:t>
      </w:r>
      <w:proofErr w:type="gramStart"/>
      <w:r>
        <w:t>Of</w:t>
      </w:r>
      <w:proofErr w:type="gramEnd"/>
      <w:r>
        <w:t xml:space="preserve"> Interest.</w:t>
      </w:r>
    </w:p>
    <w:p w14:paraId="70AA7DCF" w14:textId="77777777" w:rsidR="00E0617D" w:rsidRDefault="00E0617D" w:rsidP="00E0617D">
      <w:pPr>
        <w:pStyle w:val="B1"/>
      </w:pPr>
      <w:r>
        <w:t>-</w:t>
      </w:r>
      <w:r>
        <w:tab/>
        <w:t>OUT:</w:t>
      </w:r>
    </w:p>
    <w:p w14:paraId="57A9573F" w14:textId="77777777" w:rsidR="00E0617D" w:rsidRDefault="00E0617D" w:rsidP="00E0617D">
      <w:pPr>
        <w:pStyle w:val="B2"/>
      </w:pPr>
      <w:r>
        <w:t>-</w:t>
      </w:r>
      <w:r>
        <w:tab/>
        <w:t xml:space="preserve">if the UE is in CM-CONNECTED with RRC_CONNECTED state and if the last received User Location Information for the UE is outside the Area </w:t>
      </w:r>
      <w:proofErr w:type="gramStart"/>
      <w:r>
        <w:t>Of</w:t>
      </w:r>
      <w:proofErr w:type="gramEnd"/>
      <w:r>
        <w:t xml:space="preserve"> Interest; or</w:t>
      </w:r>
    </w:p>
    <w:p w14:paraId="1684FF34" w14:textId="77777777" w:rsidR="00E0617D" w:rsidRDefault="00E0617D" w:rsidP="00E0617D">
      <w:pPr>
        <w:pStyle w:val="NO"/>
      </w:pPr>
      <w:r>
        <w:t>NOTE 2:</w:t>
      </w:r>
      <w:r>
        <w:tab/>
        <w:t xml:space="preserve">The above is valid </w:t>
      </w:r>
      <w:proofErr w:type="gramStart"/>
      <w:r>
        <w:t>e.g.</w:t>
      </w:r>
      <w:proofErr w:type="gramEnd"/>
      <w:r>
        <w:t xml:space="preserve"> under the condition that Area Of Interest border coincides with NG-RAN node service area border(s).</w:t>
      </w:r>
    </w:p>
    <w:p w14:paraId="073F3646" w14:textId="77777777" w:rsidR="00E0617D" w:rsidRDefault="00E0617D" w:rsidP="00E0617D">
      <w:pPr>
        <w:pStyle w:val="B2"/>
      </w:pPr>
      <w:r>
        <w:t>-</w:t>
      </w:r>
      <w:r>
        <w:tab/>
        <w:t xml:space="preserve">if the UE is in CM-CONNECTED and if UE is inside a Registration Area which does not contain any part of Area </w:t>
      </w:r>
      <w:proofErr w:type="gramStart"/>
      <w:r>
        <w:t>Of</w:t>
      </w:r>
      <w:proofErr w:type="gramEnd"/>
      <w:r>
        <w:t xml:space="preserve"> Interest.</w:t>
      </w:r>
    </w:p>
    <w:p w14:paraId="1F11E0BE" w14:textId="77777777" w:rsidR="00E0617D" w:rsidRDefault="00E0617D" w:rsidP="00E0617D">
      <w:pPr>
        <w:pStyle w:val="B1"/>
      </w:pPr>
      <w:r>
        <w:t>-</w:t>
      </w:r>
      <w:r>
        <w:tab/>
        <w:t>UNKNOWN:</w:t>
      </w:r>
    </w:p>
    <w:p w14:paraId="0BE78D2D" w14:textId="77777777" w:rsidR="00E0617D" w:rsidRDefault="00E0617D" w:rsidP="00E0617D">
      <w:pPr>
        <w:pStyle w:val="B2"/>
      </w:pPr>
      <w:r>
        <w:tab/>
        <w:t>if none of above conditions for IN or OUT is met.</w:t>
      </w:r>
    </w:p>
    <w:p w14:paraId="4D1FBB02" w14:textId="77777777" w:rsidR="00E0617D" w:rsidRDefault="00E0617D" w:rsidP="00E0617D">
      <w:r>
        <w:t xml:space="preserve">Otherwise, AMF determines the UE presence of Area </w:t>
      </w:r>
      <w:proofErr w:type="gramStart"/>
      <w:r>
        <w:t>Of</w:t>
      </w:r>
      <w:proofErr w:type="gramEnd"/>
      <w:r>
        <w:t xml:space="preserve"> Interest as follows:</w:t>
      </w:r>
    </w:p>
    <w:p w14:paraId="55561664" w14:textId="77777777" w:rsidR="00E0617D" w:rsidRDefault="00E0617D" w:rsidP="00E0617D">
      <w:pPr>
        <w:pStyle w:val="B1"/>
      </w:pPr>
      <w:r>
        <w:t>-</w:t>
      </w:r>
      <w:r>
        <w:tab/>
        <w:t>IN:</w:t>
      </w:r>
    </w:p>
    <w:p w14:paraId="62A5CBEC" w14:textId="77777777" w:rsidR="00E0617D" w:rsidRDefault="00E0617D" w:rsidP="00E0617D">
      <w:pPr>
        <w:pStyle w:val="B2"/>
      </w:pPr>
      <w:r>
        <w:t>-</w:t>
      </w:r>
      <w:r>
        <w:tab/>
        <w:t xml:space="preserve">if the UE is inside the Area </w:t>
      </w:r>
      <w:proofErr w:type="gramStart"/>
      <w:r>
        <w:t>Of</w:t>
      </w:r>
      <w:proofErr w:type="gramEnd"/>
      <w:r>
        <w:t xml:space="preserve"> Interest service area and if the UE is in CM-CONNECTED state; or</w:t>
      </w:r>
    </w:p>
    <w:p w14:paraId="0D8D1586" w14:textId="77777777" w:rsidR="00E0617D" w:rsidRDefault="00E0617D" w:rsidP="00E0617D">
      <w:pPr>
        <w:pStyle w:val="B2"/>
      </w:pPr>
      <w:r>
        <w:lastRenderedPageBreak/>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included in the Area Of Interest service area; or</w:t>
      </w:r>
    </w:p>
    <w:p w14:paraId="787F61A9" w14:textId="77777777" w:rsidR="00E0617D" w:rsidRDefault="00E0617D" w:rsidP="00E0617D">
      <w:pPr>
        <w:pStyle w:val="B2"/>
      </w:pPr>
      <w:r>
        <w:t>-</w:t>
      </w:r>
      <w:r>
        <w:tab/>
        <w:t xml:space="preserve">if the Parameter Type with value "Adjust </w:t>
      </w:r>
      <w:proofErr w:type="spellStart"/>
      <w:r>
        <w:t>AoI</w:t>
      </w:r>
      <w:proofErr w:type="spellEnd"/>
      <w:r>
        <w:t xml:space="preserve"> based on RA" is included, and the UE is inside a Registration Area which contains at least one Tracking Area that is contained within the Area </w:t>
      </w:r>
      <w:proofErr w:type="gramStart"/>
      <w:r>
        <w:t>Of</w:t>
      </w:r>
      <w:proofErr w:type="gramEnd"/>
      <w:r>
        <w:t xml:space="preserve"> Interest; or</w:t>
      </w:r>
    </w:p>
    <w:p w14:paraId="49D28223" w14:textId="77777777" w:rsidR="00E0617D" w:rsidRDefault="00E0617D" w:rsidP="00E0617D">
      <w:pPr>
        <w:pStyle w:val="B2"/>
      </w:pPr>
      <w:r>
        <w:t>-</w:t>
      </w:r>
      <w:r>
        <w:tab/>
        <w:t xml:space="preserve">if the UE is inside a Registration Area which is contained within the Area </w:t>
      </w:r>
      <w:proofErr w:type="gramStart"/>
      <w:r>
        <w:t>Of</w:t>
      </w:r>
      <w:proofErr w:type="gramEnd"/>
      <w:r>
        <w:t xml:space="preserve"> Interest.</w:t>
      </w:r>
    </w:p>
    <w:p w14:paraId="2BD7485D" w14:textId="77777777" w:rsidR="00E0617D" w:rsidRDefault="00E0617D" w:rsidP="00E0617D">
      <w:pPr>
        <w:pStyle w:val="B1"/>
      </w:pPr>
      <w:r>
        <w:t>-</w:t>
      </w:r>
      <w:r>
        <w:tab/>
        <w:t>OUT:</w:t>
      </w:r>
    </w:p>
    <w:p w14:paraId="7CFFF4D8" w14:textId="77777777" w:rsidR="00E0617D" w:rsidRDefault="00E0617D" w:rsidP="00E0617D">
      <w:pPr>
        <w:pStyle w:val="B2"/>
      </w:pPr>
      <w:r>
        <w:t>-</w:t>
      </w:r>
      <w:r>
        <w:tab/>
        <w:t xml:space="preserve">if the UE is outside the Area </w:t>
      </w:r>
      <w:proofErr w:type="gramStart"/>
      <w:r>
        <w:t>Of</w:t>
      </w:r>
      <w:proofErr w:type="gramEnd"/>
      <w:r>
        <w:t xml:space="preserve"> Interest in CM-CONNECTED and the Parameter Type with value "Adjust </w:t>
      </w:r>
      <w:proofErr w:type="spellStart"/>
      <w:r>
        <w:t>AoI</w:t>
      </w:r>
      <w:proofErr w:type="spellEnd"/>
      <w:r>
        <w:t xml:space="preserve"> based on RA" is not included; or</w:t>
      </w:r>
    </w:p>
    <w:p w14:paraId="0260F33D" w14:textId="77777777" w:rsidR="00E0617D" w:rsidRDefault="00E0617D" w:rsidP="00E0617D">
      <w:pPr>
        <w:pStyle w:val="B2"/>
      </w:pPr>
      <w:r>
        <w:t>-</w:t>
      </w:r>
      <w:r>
        <w:tab/>
        <w:t>if the Area Of Interest service area is indicated as a RAN node identity, and the Parameter Type with value "RAN timing synchronization status change event" is included, and the UE has indicated a support for registration update procedure due to RAN timing synchronization status as described in clause 5.3.4.4 of TS 23.501 [2], and the most recent N2 connection for the UE is via a RAN Node that is not included in the Area Of Interest service area; or</w:t>
      </w:r>
    </w:p>
    <w:p w14:paraId="5C602CDF" w14:textId="77777777" w:rsidR="00E0617D" w:rsidRDefault="00E0617D" w:rsidP="00E0617D">
      <w:pPr>
        <w:pStyle w:val="B2"/>
      </w:pPr>
      <w:r>
        <w:t>-</w:t>
      </w:r>
      <w:r>
        <w:tab/>
        <w:t xml:space="preserve">if UE is inside a Registration Area which does not contain any part of Area </w:t>
      </w:r>
      <w:proofErr w:type="gramStart"/>
      <w:r>
        <w:t>Of</w:t>
      </w:r>
      <w:proofErr w:type="gramEnd"/>
      <w:r>
        <w:t xml:space="preserve"> Interest.</w:t>
      </w:r>
    </w:p>
    <w:p w14:paraId="70A64C51" w14:textId="77777777" w:rsidR="00E0617D" w:rsidRDefault="00E0617D" w:rsidP="00E0617D">
      <w:pPr>
        <w:pStyle w:val="B1"/>
      </w:pPr>
      <w:r>
        <w:t>-</w:t>
      </w:r>
      <w:r>
        <w:tab/>
        <w:t>UNKNOWN:</w:t>
      </w:r>
    </w:p>
    <w:p w14:paraId="36CAA016" w14:textId="77777777" w:rsidR="00E0617D" w:rsidRDefault="00E0617D" w:rsidP="00E0617D">
      <w:pPr>
        <w:pStyle w:val="B2"/>
      </w:pPr>
      <w:r>
        <w:tab/>
        <w:t>if none of above conditions for IN or OUT is met.</w:t>
      </w:r>
    </w:p>
    <w:p w14:paraId="77A466C2" w14:textId="59350EDB" w:rsidR="005F5F98" w:rsidRDefault="00154D60" w:rsidP="00C22D13">
      <w:ins w:id="137" w:author="Qulacomm-Hong Cheng" w:date="2023-05-11T14:10:00Z">
        <w:r>
          <w:t>If the UE is served by a</w:t>
        </w:r>
        <w:r w:rsidR="004F7882">
          <w:t xml:space="preserve"> MBSR, the AMF may also take the Additional User Location Information</w:t>
        </w:r>
      </w:ins>
      <w:ins w:id="138" w:author="Qulacomm-Hong Cheng" w:date="2023-05-11T14:11:00Z">
        <w:r w:rsidR="001714AD">
          <w:t xml:space="preserve">, as described in clause </w:t>
        </w:r>
        <w:commentRangeStart w:id="139"/>
        <w:proofErr w:type="gramStart"/>
        <w:r w:rsidR="001714AD" w:rsidRPr="004743A7">
          <w:rPr>
            <w:highlight w:val="yellow"/>
            <w:rPrChange w:id="140" w:author="Qulacomm-Hong Cheng" w:date="2023-05-11T14:11:00Z">
              <w:rPr/>
            </w:rPrChange>
          </w:rPr>
          <w:t>4.x.</w:t>
        </w:r>
        <w:proofErr w:type="gramEnd"/>
        <w:r w:rsidR="004743A7" w:rsidRPr="004743A7">
          <w:rPr>
            <w:highlight w:val="yellow"/>
            <w:rPrChange w:id="141" w:author="Qulacomm-Hong Cheng" w:date="2023-05-11T14:11:00Z">
              <w:rPr/>
            </w:rPrChange>
          </w:rPr>
          <w:t>2</w:t>
        </w:r>
        <w:commentRangeEnd w:id="139"/>
        <w:r w:rsidR="004743A7">
          <w:rPr>
            <w:rStyle w:val="CommentReference"/>
          </w:rPr>
          <w:commentReference w:id="139"/>
        </w:r>
        <w:r w:rsidR="004743A7">
          <w:t>,</w:t>
        </w:r>
      </w:ins>
      <w:ins w:id="142" w:author="Qulacomm-Hong Cheng" w:date="2023-05-11T14:10:00Z">
        <w:r w:rsidR="004F7882">
          <w:t xml:space="preserve"> </w:t>
        </w:r>
      </w:ins>
      <w:ins w:id="143" w:author="Qulacomm-Hong Cheng" w:date="2023-05-11T14:11:00Z">
        <w:r w:rsidR="001714AD">
          <w:t>provided by NG-RAN into consideration.</w:t>
        </w:r>
      </w:ins>
    </w:p>
    <w:p w14:paraId="1A2FE61F" w14:textId="77777777" w:rsidR="00FB7ED9" w:rsidRDefault="00FB7ED9" w:rsidP="00C22D13"/>
    <w:p w14:paraId="30658E2A" w14:textId="77777777" w:rsidR="00554867" w:rsidRDefault="00554867" w:rsidP="00C22D13"/>
    <w:p w14:paraId="332F8A1A" w14:textId="77777777" w:rsidR="00554867" w:rsidRPr="00C22D13" w:rsidRDefault="00554867"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9" w:author="Qulacomm-Hong Cheng" w:date="2023-05-11T14:11:00Z" w:initials="HC-Rev">
    <w:p w14:paraId="34059971" w14:textId="52297F53" w:rsidR="004743A7" w:rsidRDefault="004743A7">
      <w:pPr>
        <w:pStyle w:val="CommentText"/>
      </w:pPr>
      <w:r>
        <w:rPr>
          <w:rStyle w:val="CommentReference"/>
        </w:rPr>
        <w:annotationRef/>
      </w:r>
      <w:r>
        <w:t>Introduced by S2</w:t>
      </w:r>
      <w:r w:rsidR="00503C9C">
        <w:t>-2305401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599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762B" w16cex:dateUtc="2023-05-11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59971" w16cid:durableId="280776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E5C46" w14:textId="77777777" w:rsidR="00314A34" w:rsidRDefault="00314A34">
      <w:r>
        <w:separator/>
      </w:r>
    </w:p>
  </w:endnote>
  <w:endnote w:type="continuationSeparator" w:id="0">
    <w:p w14:paraId="49738DE5" w14:textId="77777777" w:rsidR="00314A34" w:rsidRDefault="00314A34">
      <w:r>
        <w:continuationSeparator/>
      </w:r>
    </w:p>
  </w:endnote>
  <w:endnote w:type="continuationNotice" w:id="1">
    <w:p w14:paraId="27B34C1C" w14:textId="77777777" w:rsidR="00314A34" w:rsidRDefault="0031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A33F" w14:textId="77777777" w:rsidR="00314A34" w:rsidRDefault="00314A34">
      <w:r>
        <w:separator/>
      </w:r>
    </w:p>
  </w:footnote>
  <w:footnote w:type="continuationSeparator" w:id="0">
    <w:p w14:paraId="705DEBA8" w14:textId="77777777" w:rsidR="00314A34" w:rsidRDefault="00314A34">
      <w:r>
        <w:continuationSeparator/>
      </w:r>
    </w:p>
  </w:footnote>
  <w:footnote w:type="continuationNotice" w:id="1">
    <w:p w14:paraId="044F749E" w14:textId="77777777" w:rsidR="00314A34" w:rsidRDefault="0031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0"/>
    <w:rsid w:val="000028BA"/>
    <w:rsid w:val="00003603"/>
    <w:rsid w:val="00003E1A"/>
    <w:rsid w:val="00005F89"/>
    <w:rsid w:val="0000622A"/>
    <w:rsid w:val="00006E13"/>
    <w:rsid w:val="00017E45"/>
    <w:rsid w:val="0002078C"/>
    <w:rsid w:val="0002277A"/>
    <w:rsid w:val="00022CA1"/>
    <w:rsid w:val="00022E4A"/>
    <w:rsid w:val="00023A37"/>
    <w:rsid w:val="00024365"/>
    <w:rsid w:val="000344F4"/>
    <w:rsid w:val="00037EED"/>
    <w:rsid w:val="0004276D"/>
    <w:rsid w:val="000470BD"/>
    <w:rsid w:val="00050A2A"/>
    <w:rsid w:val="000523FC"/>
    <w:rsid w:val="00055CB3"/>
    <w:rsid w:val="0006681C"/>
    <w:rsid w:val="00072ED2"/>
    <w:rsid w:val="00073352"/>
    <w:rsid w:val="00073BB0"/>
    <w:rsid w:val="00085F7C"/>
    <w:rsid w:val="0008755B"/>
    <w:rsid w:val="00093977"/>
    <w:rsid w:val="00097E00"/>
    <w:rsid w:val="00097F4E"/>
    <w:rsid w:val="000A328E"/>
    <w:rsid w:val="000A6394"/>
    <w:rsid w:val="000B17D7"/>
    <w:rsid w:val="000B593E"/>
    <w:rsid w:val="000B6C01"/>
    <w:rsid w:val="000B7FED"/>
    <w:rsid w:val="000C038A"/>
    <w:rsid w:val="000C6598"/>
    <w:rsid w:val="000C71D6"/>
    <w:rsid w:val="000D1004"/>
    <w:rsid w:val="000D44B3"/>
    <w:rsid w:val="000E301F"/>
    <w:rsid w:val="000E4341"/>
    <w:rsid w:val="000F240D"/>
    <w:rsid w:val="000F2654"/>
    <w:rsid w:val="000F51A1"/>
    <w:rsid w:val="0010176E"/>
    <w:rsid w:val="00107097"/>
    <w:rsid w:val="00107678"/>
    <w:rsid w:val="0011034D"/>
    <w:rsid w:val="001118D9"/>
    <w:rsid w:val="00113F28"/>
    <w:rsid w:val="00116BA9"/>
    <w:rsid w:val="001227BE"/>
    <w:rsid w:val="00133AE8"/>
    <w:rsid w:val="00134DFF"/>
    <w:rsid w:val="00134E80"/>
    <w:rsid w:val="00141096"/>
    <w:rsid w:val="00141853"/>
    <w:rsid w:val="00145D43"/>
    <w:rsid w:val="0015042C"/>
    <w:rsid w:val="0015066D"/>
    <w:rsid w:val="00154D60"/>
    <w:rsid w:val="00163A33"/>
    <w:rsid w:val="001714AD"/>
    <w:rsid w:val="00174027"/>
    <w:rsid w:val="00174778"/>
    <w:rsid w:val="00182AEF"/>
    <w:rsid w:val="00192C46"/>
    <w:rsid w:val="0019484D"/>
    <w:rsid w:val="001A08B3"/>
    <w:rsid w:val="001A624B"/>
    <w:rsid w:val="001A7B60"/>
    <w:rsid w:val="001B52F0"/>
    <w:rsid w:val="001B640C"/>
    <w:rsid w:val="001B7A65"/>
    <w:rsid w:val="001D2AED"/>
    <w:rsid w:val="001D4949"/>
    <w:rsid w:val="001E0F73"/>
    <w:rsid w:val="001E1A74"/>
    <w:rsid w:val="001E41F3"/>
    <w:rsid w:val="001F1C7F"/>
    <w:rsid w:val="001F2315"/>
    <w:rsid w:val="001F2BBA"/>
    <w:rsid w:val="00203F6B"/>
    <w:rsid w:val="002045C8"/>
    <w:rsid w:val="0020643F"/>
    <w:rsid w:val="002211B8"/>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0FDC"/>
    <w:rsid w:val="0029249A"/>
    <w:rsid w:val="00297BE8"/>
    <w:rsid w:val="002A6AB2"/>
    <w:rsid w:val="002A7981"/>
    <w:rsid w:val="002B0F11"/>
    <w:rsid w:val="002B17E6"/>
    <w:rsid w:val="002B19EE"/>
    <w:rsid w:val="002B55CC"/>
    <w:rsid w:val="002B5741"/>
    <w:rsid w:val="002D3AB6"/>
    <w:rsid w:val="002D5D6C"/>
    <w:rsid w:val="002E2437"/>
    <w:rsid w:val="002E2AF4"/>
    <w:rsid w:val="002E2E36"/>
    <w:rsid w:val="002E472E"/>
    <w:rsid w:val="002E71A2"/>
    <w:rsid w:val="002F6911"/>
    <w:rsid w:val="00304A76"/>
    <w:rsid w:val="00304ADA"/>
    <w:rsid w:val="00305409"/>
    <w:rsid w:val="00306E9C"/>
    <w:rsid w:val="003128A9"/>
    <w:rsid w:val="00314A34"/>
    <w:rsid w:val="00314D56"/>
    <w:rsid w:val="00316655"/>
    <w:rsid w:val="00317AD9"/>
    <w:rsid w:val="00325549"/>
    <w:rsid w:val="00333DC6"/>
    <w:rsid w:val="003509AD"/>
    <w:rsid w:val="003515B5"/>
    <w:rsid w:val="0035310A"/>
    <w:rsid w:val="003560E7"/>
    <w:rsid w:val="003609EF"/>
    <w:rsid w:val="00361FB7"/>
    <w:rsid w:val="0036231A"/>
    <w:rsid w:val="0036416C"/>
    <w:rsid w:val="0036568B"/>
    <w:rsid w:val="00366D1A"/>
    <w:rsid w:val="00373F8B"/>
    <w:rsid w:val="003741E9"/>
    <w:rsid w:val="00374DD4"/>
    <w:rsid w:val="0039561C"/>
    <w:rsid w:val="00396887"/>
    <w:rsid w:val="00396A5B"/>
    <w:rsid w:val="003A2FA1"/>
    <w:rsid w:val="003A30D2"/>
    <w:rsid w:val="003A5AEE"/>
    <w:rsid w:val="003B0F4D"/>
    <w:rsid w:val="003B55A9"/>
    <w:rsid w:val="003C01ED"/>
    <w:rsid w:val="003C1FD8"/>
    <w:rsid w:val="003C3107"/>
    <w:rsid w:val="003C3D37"/>
    <w:rsid w:val="003D3B59"/>
    <w:rsid w:val="003E1A36"/>
    <w:rsid w:val="003E2956"/>
    <w:rsid w:val="003E5B3B"/>
    <w:rsid w:val="004069AB"/>
    <w:rsid w:val="00406BB2"/>
    <w:rsid w:val="00410371"/>
    <w:rsid w:val="004176AC"/>
    <w:rsid w:val="00417861"/>
    <w:rsid w:val="00420BB3"/>
    <w:rsid w:val="004242F1"/>
    <w:rsid w:val="00424A45"/>
    <w:rsid w:val="00431BDC"/>
    <w:rsid w:val="00434103"/>
    <w:rsid w:val="004402B3"/>
    <w:rsid w:val="00441061"/>
    <w:rsid w:val="00441F7A"/>
    <w:rsid w:val="00442E34"/>
    <w:rsid w:val="00446F1C"/>
    <w:rsid w:val="00447F56"/>
    <w:rsid w:val="00457EDC"/>
    <w:rsid w:val="00465610"/>
    <w:rsid w:val="004720C1"/>
    <w:rsid w:val="00472727"/>
    <w:rsid w:val="004743A7"/>
    <w:rsid w:val="00484A3A"/>
    <w:rsid w:val="00485AB5"/>
    <w:rsid w:val="00497AB2"/>
    <w:rsid w:val="00497BA7"/>
    <w:rsid w:val="004A57E3"/>
    <w:rsid w:val="004A6AE3"/>
    <w:rsid w:val="004B72FC"/>
    <w:rsid w:val="004B75B7"/>
    <w:rsid w:val="004C5642"/>
    <w:rsid w:val="004D1009"/>
    <w:rsid w:val="004D126A"/>
    <w:rsid w:val="004D2A2D"/>
    <w:rsid w:val="004D3B58"/>
    <w:rsid w:val="004D7FD0"/>
    <w:rsid w:val="004E2425"/>
    <w:rsid w:val="004E2AD7"/>
    <w:rsid w:val="004E41F8"/>
    <w:rsid w:val="004F0363"/>
    <w:rsid w:val="004F6586"/>
    <w:rsid w:val="004F7882"/>
    <w:rsid w:val="00503C9C"/>
    <w:rsid w:val="005069D5"/>
    <w:rsid w:val="0051028F"/>
    <w:rsid w:val="00511BF2"/>
    <w:rsid w:val="005141D9"/>
    <w:rsid w:val="0051580D"/>
    <w:rsid w:val="00530347"/>
    <w:rsid w:val="00531048"/>
    <w:rsid w:val="005412C8"/>
    <w:rsid w:val="005421B0"/>
    <w:rsid w:val="0054239A"/>
    <w:rsid w:val="00547111"/>
    <w:rsid w:val="00553B0C"/>
    <w:rsid w:val="00554867"/>
    <w:rsid w:val="005601B0"/>
    <w:rsid w:val="00574D9C"/>
    <w:rsid w:val="0057567E"/>
    <w:rsid w:val="0058695E"/>
    <w:rsid w:val="00590E33"/>
    <w:rsid w:val="00592D74"/>
    <w:rsid w:val="00593311"/>
    <w:rsid w:val="0059402D"/>
    <w:rsid w:val="005A04D3"/>
    <w:rsid w:val="005A44CD"/>
    <w:rsid w:val="005B58A6"/>
    <w:rsid w:val="005B6180"/>
    <w:rsid w:val="005D5CE3"/>
    <w:rsid w:val="005D707D"/>
    <w:rsid w:val="005E2C44"/>
    <w:rsid w:val="005E4811"/>
    <w:rsid w:val="005E5350"/>
    <w:rsid w:val="005F5F98"/>
    <w:rsid w:val="005F7D6A"/>
    <w:rsid w:val="006023CF"/>
    <w:rsid w:val="00614C9C"/>
    <w:rsid w:val="00621188"/>
    <w:rsid w:val="006257ED"/>
    <w:rsid w:val="006271DC"/>
    <w:rsid w:val="00633250"/>
    <w:rsid w:val="00634DD0"/>
    <w:rsid w:val="00634F49"/>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2C99"/>
    <w:rsid w:val="006B46FB"/>
    <w:rsid w:val="006C30C5"/>
    <w:rsid w:val="006C5D4C"/>
    <w:rsid w:val="006D0022"/>
    <w:rsid w:val="006D2E42"/>
    <w:rsid w:val="006D35A7"/>
    <w:rsid w:val="006E1E9A"/>
    <w:rsid w:val="006E21FB"/>
    <w:rsid w:val="006E4494"/>
    <w:rsid w:val="006F42C4"/>
    <w:rsid w:val="00713793"/>
    <w:rsid w:val="007202E5"/>
    <w:rsid w:val="007217E8"/>
    <w:rsid w:val="00745402"/>
    <w:rsid w:val="00750278"/>
    <w:rsid w:val="00750C9E"/>
    <w:rsid w:val="0075400F"/>
    <w:rsid w:val="007622CA"/>
    <w:rsid w:val="0076300A"/>
    <w:rsid w:val="00763DAC"/>
    <w:rsid w:val="007658D4"/>
    <w:rsid w:val="0077015B"/>
    <w:rsid w:val="00771B15"/>
    <w:rsid w:val="00772E49"/>
    <w:rsid w:val="00784119"/>
    <w:rsid w:val="0078759C"/>
    <w:rsid w:val="00792342"/>
    <w:rsid w:val="007977A8"/>
    <w:rsid w:val="007B0C86"/>
    <w:rsid w:val="007B2A49"/>
    <w:rsid w:val="007B4041"/>
    <w:rsid w:val="007B512A"/>
    <w:rsid w:val="007B6349"/>
    <w:rsid w:val="007C2097"/>
    <w:rsid w:val="007C2E71"/>
    <w:rsid w:val="007D0C39"/>
    <w:rsid w:val="007D1C25"/>
    <w:rsid w:val="007D6A07"/>
    <w:rsid w:val="007E101B"/>
    <w:rsid w:val="007E3FD9"/>
    <w:rsid w:val="007E6839"/>
    <w:rsid w:val="007E7D16"/>
    <w:rsid w:val="007F1E16"/>
    <w:rsid w:val="007F3E36"/>
    <w:rsid w:val="007F7259"/>
    <w:rsid w:val="008040A8"/>
    <w:rsid w:val="00805BBA"/>
    <w:rsid w:val="008112AE"/>
    <w:rsid w:val="0081160B"/>
    <w:rsid w:val="00814B16"/>
    <w:rsid w:val="00816215"/>
    <w:rsid w:val="008173B9"/>
    <w:rsid w:val="00822AED"/>
    <w:rsid w:val="008270EF"/>
    <w:rsid w:val="008279FA"/>
    <w:rsid w:val="008334DA"/>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45A6"/>
    <w:rsid w:val="008A5C9F"/>
    <w:rsid w:val="008B1CD4"/>
    <w:rsid w:val="008B44AE"/>
    <w:rsid w:val="008B4535"/>
    <w:rsid w:val="008B6A21"/>
    <w:rsid w:val="008B74C6"/>
    <w:rsid w:val="008C0024"/>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8F6A52"/>
    <w:rsid w:val="00907B08"/>
    <w:rsid w:val="0091227B"/>
    <w:rsid w:val="009148DE"/>
    <w:rsid w:val="00921F0B"/>
    <w:rsid w:val="00925BFC"/>
    <w:rsid w:val="00926058"/>
    <w:rsid w:val="00926FBE"/>
    <w:rsid w:val="00930A38"/>
    <w:rsid w:val="009345AA"/>
    <w:rsid w:val="00935244"/>
    <w:rsid w:val="00941E30"/>
    <w:rsid w:val="009454D8"/>
    <w:rsid w:val="0094718A"/>
    <w:rsid w:val="00963196"/>
    <w:rsid w:val="00963DE7"/>
    <w:rsid w:val="009679F8"/>
    <w:rsid w:val="00972786"/>
    <w:rsid w:val="00976E8C"/>
    <w:rsid w:val="00977662"/>
    <w:rsid w:val="009777D9"/>
    <w:rsid w:val="009827FE"/>
    <w:rsid w:val="009830C7"/>
    <w:rsid w:val="00986FF3"/>
    <w:rsid w:val="00991B88"/>
    <w:rsid w:val="0099283C"/>
    <w:rsid w:val="00997320"/>
    <w:rsid w:val="0099754E"/>
    <w:rsid w:val="009A158A"/>
    <w:rsid w:val="009A1A93"/>
    <w:rsid w:val="009A5753"/>
    <w:rsid w:val="009A579D"/>
    <w:rsid w:val="009A61BE"/>
    <w:rsid w:val="009B16E7"/>
    <w:rsid w:val="009B5D26"/>
    <w:rsid w:val="009E3297"/>
    <w:rsid w:val="009E462D"/>
    <w:rsid w:val="009F2A0C"/>
    <w:rsid w:val="009F3CF7"/>
    <w:rsid w:val="009F3E28"/>
    <w:rsid w:val="009F734F"/>
    <w:rsid w:val="009F74B7"/>
    <w:rsid w:val="00A05BEF"/>
    <w:rsid w:val="00A0750F"/>
    <w:rsid w:val="00A15DE6"/>
    <w:rsid w:val="00A20049"/>
    <w:rsid w:val="00A23758"/>
    <w:rsid w:val="00A246B6"/>
    <w:rsid w:val="00A261A7"/>
    <w:rsid w:val="00A27AC2"/>
    <w:rsid w:val="00A31A45"/>
    <w:rsid w:val="00A34EEC"/>
    <w:rsid w:val="00A367A8"/>
    <w:rsid w:val="00A4646E"/>
    <w:rsid w:val="00A47E70"/>
    <w:rsid w:val="00A50CF0"/>
    <w:rsid w:val="00A576DA"/>
    <w:rsid w:val="00A613D1"/>
    <w:rsid w:val="00A72C47"/>
    <w:rsid w:val="00A72E46"/>
    <w:rsid w:val="00A73C16"/>
    <w:rsid w:val="00A750C3"/>
    <w:rsid w:val="00A7671C"/>
    <w:rsid w:val="00A77D48"/>
    <w:rsid w:val="00A81649"/>
    <w:rsid w:val="00A84CDC"/>
    <w:rsid w:val="00A85B22"/>
    <w:rsid w:val="00A87C61"/>
    <w:rsid w:val="00AA1D33"/>
    <w:rsid w:val="00AA2CBC"/>
    <w:rsid w:val="00AA55A5"/>
    <w:rsid w:val="00AB64BF"/>
    <w:rsid w:val="00AB7C4C"/>
    <w:rsid w:val="00AC0881"/>
    <w:rsid w:val="00AC51AD"/>
    <w:rsid w:val="00AC5820"/>
    <w:rsid w:val="00AD1CD8"/>
    <w:rsid w:val="00AE2F31"/>
    <w:rsid w:val="00AE7E78"/>
    <w:rsid w:val="00AF5964"/>
    <w:rsid w:val="00B02C76"/>
    <w:rsid w:val="00B03CFC"/>
    <w:rsid w:val="00B204B6"/>
    <w:rsid w:val="00B226C1"/>
    <w:rsid w:val="00B2354C"/>
    <w:rsid w:val="00B24770"/>
    <w:rsid w:val="00B258BB"/>
    <w:rsid w:val="00B27156"/>
    <w:rsid w:val="00B3784F"/>
    <w:rsid w:val="00B41C22"/>
    <w:rsid w:val="00B43C86"/>
    <w:rsid w:val="00B46B77"/>
    <w:rsid w:val="00B47E7E"/>
    <w:rsid w:val="00B51CC0"/>
    <w:rsid w:val="00B5345E"/>
    <w:rsid w:val="00B56BEF"/>
    <w:rsid w:val="00B63051"/>
    <w:rsid w:val="00B67B97"/>
    <w:rsid w:val="00B72BD1"/>
    <w:rsid w:val="00B73580"/>
    <w:rsid w:val="00B74CD1"/>
    <w:rsid w:val="00B828DF"/>
    <w:rsid w:val="00B83FFF"/>
    <w:rsid w:val="00B84FA9"/>
    <w:rsid w:val="00B903E2"/>
    <w:rsid w:val="00B968C8"/>
    <w:rsid w:val="00BA22F3"/>
    <w:rsid w:val="00BA386D"/>
    <w:rsid w:val="00BA3EC5"/>
    <w:rsid w:val="00BA51D9"/>
    <w:rsid w:val="00BA7420"/>
    <w:rsid w:val="00BB09F5"/>
    <w:rsid w:val="00BB0CE6"/>
    <w:rsid w:val="00BB2DD7"/>
    <w:rsid w:val="00BB5DFC"/>
    <w:rsid w:val="00BB6CBE"/>
    <w:rsid w:val="00BB77BA"/>
    <w:rsid w:val="00BC0EA5"/>
    <w:rsid w:val="00BC4F83"/>
    <w:rsid w:val="00BC5FA9"/>
    <w:rsid w:val="00BD279D"/>
    <w:rsid w:val="00BD5919"/>
    <w:rsid w:val="00BD6BB8"/>
    <w:rsid w:val="00BE162C"/>
    <w:rsid w:val="00BE2323"/>
    <w:rsid w:val="00BE3D9E"/>
    <w:rsid w:val="00BE6722"/>
    <w:rsid w:val="00BE7F86"/>
    <w:rsid w:val="00BF1166"/>
    <w:rsid w:val="00BF1FE8"/>
    <w:rsid w:val="00BF3F36"/>
    <w:rsid w:val="00BF43CE"/>
    <w:rsid w:val="00BF5F0A"/>
    <w:rsid w:val="00C04C58"/>
    <w:rsid w:val="00C10CB7"/>
    <w:rsid w:val="00C14231"/>
    <w:rsid w:val="00C207A8"/>
    <w:rsid w:val="00C22D13"/>
    <w:rsid w:val="00C26EB0"/>
    <w:rsid w:val="00C30B90"/>
    <w:rsid w:val="00C431E6"/>
    <w:rsid w:val="00C45F8F"/>
    <w:rsid w:val="00C60991"/>
    <w:rsid w:val="00C66BA2"/>
    <w:rsid w:val="00C6786C"/>
    <w:rsid w:val="00C7643A"/>
    <w:rsid w:val="00C80FA3"/>
    <w:rsid w:val="00C83A0F"/>
    <w:rsid w:val="00C86B3C"/>
    <w:rsid w:val="00C86DD3"/>
    <w:rsid w:val="00C870F6"/>
    <w:rsid w:val="00C9091D"/>
    <w:rsid w:val="00C95985"/>
    <w:rsid w:val="00CA0DE3"/>
    <w:rsid w:val="00CB1B00"/>
    <w:rsid w:val="00CB30D3"/>
    <w:rsid w:val="00CB4A97"/>
    <w:rsid w:val="00CB527F"/>
    <w:rsid w:val="00CB7190"/>
    <w:rsid w:val="00CC04C1"/>
    <w:rsid w:val="00CC067F"/>
    <w:rsid w:val="00CC26F8"/>
    <w:rsid w:val="00CC5026"/>
    <w:rsid w:val="00CC68D0"/>
    <w:rsid w:val="00CC6E3F"/>
    <w:rsid w:val="00CD1DF2"/>
    <w:rsid w:val="00CD3B7B"/>
    <w:rsid w:val="00CD61B0"/>
    <w:rsid w:val="00CF56A7"/>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538E"/>
    <w:rsid w:val="00D96B92"/>
    <w:rsid w:val="00DA6AD5"/>
    <w:rsid w:val="00DB1A03"/>
    <w:rsid w:val="00DB2A9D"/>
    <w:rsid w:val="00DB453F"/>
    <w:rsid w:val="00DC5262"/>
    <w:rsid w:val="00DD06AF"/>
    <w:rsid w:val="00DE34CF"/>
    <w:rsid w:val="00DF46A9"/>
    <w:rsid w:val="00E0529C"/>
    <w:rsid w:val="00E0617D"/>
    <w:rsid w:val="00E13F3D"/>
    <w:rsid w:val="00E1404E"/>
    <w:rsid w:val="00E242E9"/>
    <w:rsid w:val="00E3033A"/>
    <w:rsid w:val="00E32C57"/>
    <w:rsid w:val="00E33901"/>
    <w:rsid w:val="00E34898"/>
    <w:rsid w:val="00E402BA"/>
    <w:rsid w:val="00E438FF"/>
    <w:rsid w:val="00E52BA8"/>
    <w:rsid w:val="00E61B85"/>
    <w:rsid w:val="00E67FCC"/>
    <w:rsid w:val="00E763B0"/>
    <w:rsid w:val="00E82386"/>
    <w:rsid w:val="00E87FCA"/>
    <w:rsid w:val="00EA14A2"/>
    <w:rsid w:val="00EA25EE"/>
    <w:rsid w:val="00EB09B7"/>
    <w:rsid w:val="00EB34C9"/>
    <w:rsid w:val="00EB46F7"/>
    <w:rsid w:val="00EC3997"/>
    <w:rsid w:val="00EC3B3E"/>
    <w:rsid w:val="00EC45B2"/>
    <w:rsid w:val="00EC7413"/>
    <w:rsid w:val="00EC7808"/>
    <w:rsid w:val="00ED1C5D"/>
    <w:rsid w:val="00EE1581"/>
    <w:rsid w:val="00EE22B3"/>
    <w:rsid w:val="00EE79D4"/>
    <w:rsid w:val="00EE7D7C"/>
    <w:rsid w:val="00EF0A0F"/>
    <w:rsid w:val="00EF6A2F"/>
    <w:rsid w:val="00F053E4"/>
    <w:rsid w:val="00F05A87"/>
    <w:rsid w:val="00F07351"/>
    <w:rsid w:val="00F15032"/>
    <w:rsid w:val="00F16F66"/>
    <w:rsid w:val="00F2126B"/>
    <w:rsid w:val="00F243AB"/>
    <w:rsid w:val="00F25438"/>
    <w:rsid w:val="00F25D98"/>
    <w:rsid w:val="00F27D90"/>
    <w:rsid w:val="00F27F46"/>
    <w:rsid w:val="00F300FB"/>
    <w:rsid w:val="00F3541A"/>
    <w:rsid w:val="00F415C7"/>
    <w:rsid w:val="00F54CE5"/>
    <w:rsid w:val="00F6338B"/>
    <w:rsid w:val="00F658E4"/>
    <w:rsid w:val="00F70957"/>
    <w:rsid w:val="00F76B95"/>
    <w:rsid w:val="00F77F66"/>
    <w:rsid w:val="00F87A5B"/>
    <w:rsid w:val="00F90D3C"/>
    <w:rsid w:val="00F9398C"/>
    <w:rsid w:val="00FA22D3"/>
    <w:rsid w:val="00FA28A6"/>
    <w:rsid w:val="00FA2CD7"/>
    <w:rsid w:val="00FB23A8"/>
    <w:rsid w:val="00FB2F07"/>
    <w:rsid w:val="00FB6386"/>
    <w:rsid w:val="00FB7ED9"/>
    <w:rsid w:val="00FC6B5D"/>
    <w:rsid w:val="00FC7697"/>
    <w:rsid w:val="00FD5A56"/>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qFormat/>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 w:type="character" w:customStyle="1" w:styleId="THChar">
    <w:name w:val="TH Char"/>
    <w:link w:val="TH"/>
    <w:qFormat/>
    <w:locked/>
    <w:rsid w:val="005A44CD"/>
    <w:rPr>
      <w:rFonts w:ascii="Arial" w:hAnsi="Arial"/>
      <w:b/>
      <w:lang w:val="en-GB" w:eastAsia="en-US"/>
    </w:rPr>
  </w:style>
  <w:style w:type="character" w:customStyle="1" w:styleId="TFChar">
    <w:name w:val="TF Char"/>
    <w:link w:val="TF"/>
    <w:locked/>
    <w:rsid w:val="005A44C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6827">
      <w:bodyDiv w:val="1"/>
      <w:marLeft w:val="0"/>
      <w:marRight w:val="0"/>
      <w:marTop w:val="0"/>
      <w:marBottom w:val="0"/>
      <w:divBdr>
        <w:top w:val="none" w:sz="0" w:space="0" w:color="auto"/>
        <w:left w:val="none" w:sz="0" w:space="0" w:color="auto"/>
        <w:bottom w:val="none" w:sz="0" w:space="0" w:color="auto"/>
        <w:right w:val="none" w:sz="0" w:space="0" w:color="auto"/>
      </w:divBdr>
    </w:div>
    <w:div w:id="196898063">
      <w:bodyDiv w:val="1"/>
      <w:marLeft w:val="0"/>
      <w:marRight w:val="0"/>
      <w:marTop w:val="0"/>
      <w:marBottom w:val="0"/>
      <w:divBdr>
        <w:top w:val="none" w:sz="0" w:space="0" w:color="auto"/>
        <w:left w:val="none" w:sz="0" w:space="0" w:color="auto"/>
        <w:bottom w:val="none" w:sz="0" w:space="0" w:color="auto"/>
        <w:right w:val="none" w:sz="0" w:space="0" w:color="auto"/>
      </w:divBdr>
    </w:div>
    <w:div w:id="328488488">
      <w:bodyDiv w:val="1"/>
      <w:marLeft w:val="0"/>
      <w:marRight w:val="0"/>
      <w:marTop w:val="0"/>
      <w:marBottom w:val="0"/>
      <w:divBdr>
        <w:top w:val="none" w:sz="0" w:space="0" w:color="auto"/>
        <w:left w:val="none" w:sz="0" w:space="0" w:color="auto"/>
        <w:bottom w:val="none" w:sz="0" w:space="0" w:color="auto"/>
        <w:right w:val="none" w:sz="0" w:space="0" w:color="auto"/>
      </w:divBdr>
    </w:div>
    <w:div w:id="355037038">
      <w:bodyDiv w:val="1"/>
      <w:marLeft w:val="0"/>
      <w:marRight w:val="0"/>
      <w:marTop w:val="0"/>
      <w:marBottom w:val="0"/>
      <w:divBdr>
        <w:top w:val="none" w:sz="0" w:space="0" w:color="auto"/>
        <w:left w:val="none" w:sz="0" w:space="0" w:color="auto"/>
        <w:bottom w:val="none" w:sz="0" w:space="0" w:color="auto"/>
        <w:right w:val="none" w:sz="0" w:space="0" w:color="auto"/>
      </w:divBdr>
    </w:div>
    <w:div w:id="614098320">
      <w:bodyDiv w:val="1"/>
      <w:marLeft w:val="0"/>
      <w:marRight w:val="0"/>
      <w:marTop w:val="0"/>
      <w:marBottom w:val="0"/>
      <w:divBdr>
        <w:top w:val="none" w:sz="0" w:space="0" w:color="auto"/>
        <w:left w:val="none" w:sz="0" w:space="0" w:color="auto"/>
        <w:bottom w:val="none" w:sz="0" w:space="0" w:color="auto"/>
        <w:right w:val="none" w:sz="0" w:space="0" w:color="auto"/>
      </w:divBdr>
    </w:div>
    <w:div w:id="754941842">
      <w:bodyDiv w:val="1"/>
      <w:marLeft w:val="0"/>
      <w:marRight w:val="0"/>
      <w:marTop w:val="0"/>
      <w:marBottom w:val="0"/>
      <w:divBdr>
        <w:top w:val="none" w:sz="0" w:space="0" w:color="auto"/>
        <w:left w:val="none" w:sz="0" w:space="0" w:color="auto"/>
        <w:bottom w:val="none" w:sz="0" w:space="0" w:color="auto"/>
        <w:right w:val="none" w:sz="0" w:space="0" w:color="auto"/>
      </w:divBdr>
    </w:div>
    <w:div w:id="1121654906">
      <w:bodyDiv w:val="1"/>
      <w:marLeft w:val="0"/>
      <w:marRight w:val="0"/>
      <w:marTop w:val="0"/>
      <w:marBottom w:val="0"/>
      <w:divBdr>
        <w:top w:val="none" w:sz="0" w:space="0" w:color="auto"/>
        <w:left w:val="none" w:sz="0" w:space="0" w:color="auto"/>
        <w:bottom w:val="none" w:sz="0" w:space="0" w:color="auto"/>
        <w:right w:val="none" w:sz="0" w:space="0" w:color="auto"/>
      </w:divBdr>
    </w:div>
    <w:div w:id="1128815182">
      <w:bodyDiv w:val="1"/>
      <w:marLeft w:val="0"/>
      <w:marRight w:val="0"/>
      <w:marTop w:val="0"/>
      <w:marBottom w:val="0"/>
      <w:divBdr>
        <w:top w:val="none" w:sz="0" w:space="0" w:color="auto"/>
        <w:left w:val="none" w:sz="0" w:space="0" w:color="auto"/>
        <w:bottom w:val="none" w:sz="0" w:space="0" w:color="auto"/>
        <w:right w:val="none" w:sz="0" w:space="0" w:color="auto"/>
      </w:divBdr>
    </w:div>
    <w:div w:id="1169709164">
      <w:bodyDiv w:val="1"/>
      <w:marLeft w:val="0"/>
      <w:marRight w:val="0"/>
      <w:marTop w:val="0"/>
      <w:marBottom w:val="0"/>
      <w:divBdr>
        <w:top w:val="none" w:sz="0" w:space="0" w:color="auto"/>
        <w:left w:val="none" w:sz="0" w:space="0" w:color="auto"/>
        <w:bottom w:val="none" w:sz="0" w:space="0" w:color="auto"/>
        <w:right w:val="none" w:sz="0" w:space="0" w:color="auto"/>
      </w:divBdr>
    </w:div>
    <w:div w:id="1298805569">
      <w:bodyDiv w:val="1"/>
      <w:marLeft w:val="0"/>
      <w:marRight w:val="0"/>
      <w:marTop w:val="0"/>
      <w:marBottom w:val="0"/>
      <w:divBdr>
        <w:top w:val="none" w:sz="0" w:space="0" w:color="auto"/>
        <w:left w:val="none" w:sz="0" w:space="0" w:color="auto"/>
        <w:bottom w:val="none" w:sz="0" w:space="0" w:color="auto"/>
        <w:right w:val="none" w:sz="0" w:space="0" w:color="auto"/>
      </w:divBdr>
    </w:div>
    <w:div w:id="1309165474">
      <w:bodyDiv w:val="1"/>
      <w:marLeft w:val="0"/>
      <w:marRight w:val="0"/>
      <w:marTop w:val="0"/>
      <w:marBottom w:val="0"/>
      <w:divBdr>
        <w:top w:val="none" w:sz="0" w:space="0" w:color="auto"/>
        <w:left w:val="none" w:sz="0" w:space="0" w:color="auto"/>
        <w:bottom w:val="none" w:sz="0" w:space="0" w:color="auto"/>
        <w:right w:val="none" w:sz="0" w:space="0" w:color="auto"/>
      </w:divBdr>
    </w:div>
    <w:div w:id="1394428888">
      <w:bodyDiv w:val="1"/>
      <w:marLeft w:val="0"/>
      <w:marRight w:val="0"/>
      <w:marTop w:val="0"/>
      <w:marBottom w:val="0"/>
      <w:divBdr>
        <w:top w:val="none" w:sz="0" w:space="0" w:color="auto"/>
        <w:left w:val="none" w:sz="0" w:space="0" w:color="auto"/>
        <w:bottom w:val="none" w:sz="0" w:space="0" w:color="auto"/>
        <w:right w:val="none" w:sz="0" w:space="0" w:color="auto"/>
      </w:divBdr>
    </w:div>
    <w:div w:id="1434933750">
      <w:bodyDiv w:val="1"/>
      <w:marLeft w:val="0"/>
      <w:marRight w:val="0"/>
      <w:marTop w:val="0"/>
      <w:marBottom w:val="0"/>
      <w:divBdr>
        <w:top w:val="none" w:sz="0" w:space="0" w:color="auto"/>
        <w:left w:val="none" w:sz="0" w:space="0" w:color="auto"/>
        <w:bottom w:val="none" w:sz="0" w:space="0" w:color="auto"/>
        <w:right w:val="none" w:sz="0" w:space="0" w:color="auto"/>
      </w:divBdr>
    </w:div>
    <w:div w:id="1467047478">
      <w:bodyDiv w:val="1"/>
      <w:marLeft w:val="0"/>
      <w:marRight w:val="0"/>
      <w:marTop w:val="0"/>
      <w:marBottom w:val="0"/>
      <w:divBdr>
        <w:top w:val="none" w:sz="0" w:space="0" w:color="auto"/>
        <w:left w:val="none" w:sz="0" w:space="0" w:color="auto"/>
        <w:bottom w:val="none" w:sz="0" w:space="0" w:color="auto"/>
        <w:right w:val="none" w:sz="0" w:space="0" w:color="auto"/>
      </w:divBdr>
    </w:div>
    <w:div w:id="1527791294">
      <w:bodyDiv w:val="1"/>
      <w:marLeft w:val="0"/>
      <w:marRight w:val="0"/>
      <w:marTop w:val="0"/>
      <w:marBottom w:val="0"/>
      <w:divBdr>
        <w:top w:val="none" w:sz="0" w:space="0" w:color="auto"/>
        <w:left w:val="none" w:sz="0" w:space="0" w:color="auto"/>
        <w:bottom w:val="none" w:sz="0" w:space="0" w:color="auto"/>
        <w:right w:val="none" w:sz="0" w:space="0" w:color="auto"/>
      </w:divBdr>
    </w:div>
    <w:div w:id="1599026798">
      <w:bodyDiv w:val="1"/>
      <w:marLeft w:val="0"/>
      <w:marRight w:val="0"/>
      <w:marTop w:val="0"/>
      <w:marBottom w:val="0"/>
      <w:divBdr>
        <w:top w:val="none" w:sz="0" w:space="0" w:color="auto"/>
        <w:left w:val="none" w:sz="0" w:space="0" w:color="auto"/>
        <w:bottom w:val="none" w:sz="0" w:space="0" w:color="auto"/>
        <w:right w:val="none" w:sz="0" w:space="0" w:color="auto"/>
      </w:divBdr>
    </w:div>
    <w:div w:id="17448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22535</Words>
  <Characters>113426</Characters>
  <Application>Microsoft Office Word</Application>
  <DocSecurity>0</DocSecurity>
  <Lines>945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1900-01-02T03:00:00Z</cp:lastPrinted>
  <dcterms:created xsi:type="dcterms:W3CDTF">2023-05-12T17:36:00Z</dcterms:created>
  <dcterms:modified xsi:type="dcterms:W3CDTF">2023-05-12T17:36:00Z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